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38"/>
        <w:tblW w:w="105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591"/>
      </w:tblGrid>
      <w:tr w:rsidR="00E15D22" w:rsidRPr="00375F48" w:rsidTr="009A3236">
        <w:tc>
          <w:tcPr>
            <w:tcW w:w="10591" w:type="dxa"/>
            <w:tcBorders>
              <w:top w:val="double" w:sz="4" w:space="0" w:color="auto"/>
              <w:bottom w:val="double" w:sz="4" w:space="0" w:color="auto"/>
            </w:tcBorders>
          </w:tcPr>
          <w:p w:rsidR="00E15D22" w:rsidRPr="00375F48" w:rsidRDefault="00E15D22" w:rsidP="00532B49">
            <w:pPr>
              <w:suppressAutoHyphens/>
              <w:spacing w:after="120" w:line="276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9A3236">
              <w:rPr>
                <w:b/>
                <w:u w:val="single"/>
              </w:rPr>
              <w:t xml:space="preserve">All. 2 </w:t>
            </w:r>
            <w:r>
              <w:rPr>
                <w:b/>
                <w:u w:val="single"/>
              </w:rPr>
              <w:t>-</w:t>
            </w:r>
            <w:r w:rsidRPr="009A3236">
              <w:rPr>
                <w:b/>
                <w:u w:val="single"/>
              </w:rPr>
              <w:t>MODELLO AUTODICHIARAZIONE SOSTITUTIVA DEL CONCORRENTE AI SENSI DEGLI ARTT. 94, 95 E 100 DEL D.LGS. N. 36/2023</w:t>
            </w:r>
            <w:r>
              <w:t xml:space="preserve"> </w:t>
            </w:r>
            <w:r w:rsidRPr="00375F48">
              <w:rPr>
                <w:rFonts w:ascii="Calibri" w:hAnsi="Calibri" w:cs="Calibri"/>
                <w:b/>
                <w:sz w:val="22"/>
                <w:szCs w:val="22"/>
              </w:rPr>
              <w:t>(ai sensi degli artt. 46 e 47 del d.P.R. n. 445 del 28 dicembre 2000)</w:t>
            </w:r>
          </w:p>
          <w:p w:rsidR="00E15D22" w:rsidRPr="000A6A35" w:rsidRDefault="00E15D22" w:rsidP="009A3236">
            <w:pPr>
              <w:ind w:right="317"/>
              <w:rPr>
                <w:rFonts w:ascii="Calibri" w:hAnsi="Calibri" w:cs="Calibri"/>
                <w:sz w:val="22"/>
                <w:szCs w:val="22"/>
              </w:rPr>
            </w:pPr>
            <w:r w:rsidRPr="004765BA">
              <w:rPr>
                <w:b/>
              </w:rPr>
              <w:t xml:space="preserve">per l’affidamento diretto </w:t>
            </w:r>
            <w:r>
              <w:rPr>
                <w:b/>
              </w:rPr>
              <w:t>“</w:t>
            </w:r>
            <w:r>
              <w:rPr>
                <w:b/>
                <w:bCs/>
              </w:rPr>
              <w:t>G</w:t>
            </w:r>
            <w:r w:rsidRPr="00BE2867">
              <w:rPr>
                <w:b/>
                <w:bCs/>
              </w:rPr>
              <w:t>ruppo</w:t>
            </w:r>
            <w:r>
              <w:rPr>
                <w:b/>
                <w:bCs/>
              </w:rPr>
              <w:t xml:space="preserve"> di lavoro” </w:t>
            </w:r>
            <w:r w:rsidRPr="004765BA">
              <w:rPr>
                <w:b/>
              </w:rPr>
              <w:t xml:space="preserve">ai sensi dell’art. 50, comma 1, </w:t>
            </w:r>
            <w:r>
              <w:rPr>
                <w:b/>
              </w:rPr>
              <w:t xml:space="preserve">lett. b) </w:t>
            </w:r>
            <w:r w:rsidRPr="004765BA">
              <w:rPr>
                <w:b/>
              </w:rPr>
              <w:t xml:space="preserve">per i servizi e forniture, </w:t>
            </w:r>
            <w:r>
              <w:rPr>
                <w:b/>
              </w:rPr>
              <w:t>D. L.gs 36/2023, per i</w:t>
            </w:r>
            <w:r w:rsidRPr="00BE2867">
              <w:rPr>
                <w:b/>
              </w:rPr>
              <w:t xml:space="preserve"> percorsi afferenti al progetto PNRR “LET’S GO STEM”:</w:t>
            </w:r>
            <w:r>
              <w:rPr>
                <w:b/>
              </w:rPr>
              <w:t xml:space="preserve"> I</w:t>
            </w:r>
            <w:r>
              <w:rPr>
                <w:b/>
                <w:bCs/>
              </w:rPr>
              <w:t xml:space="preserve">ntervento "A" - per l'orientamento, </w:t>
            </w:r>
            <w:r w:rsidRPr="00BE2867">
              <w:rPr>
                <w:b/>
                <w:bCs/>
              </w:rPr>
              <w:t>il tutoraggio delle STEM e</w:t>
            </w:r>
            <w:r>
              <w:rPr>
                <w:b/>
                <w:bCs/>
              </w:rPr>
              <w:t xml:space="preserve"> </w:t>
            </w:r>
            <w:r w:rsidRPr="00BE2867">
              <w:rPr>
                <w:b/>
                <w:bCs/>
              </w:rPr>
              <w:t>il multilinguismo – rivolto a studenti e famiglie;</w:t>
            </w:r>
            <w:r>
              <w:rPr>
                <w:b/>
                <w:bCs/>
              </w:rPr>
              <w:t xml:space="preserve"> I</w:t>
            </w:r>
            <w:r w:rsidRPr="00BE2867">
              <w:rPr>
                <w:b/>
                <w:bCs/>
              </w:rPr>
              <w:t>ntervento "B" – per il multilinguismo</w:t>
            </w:r>
            <w:r>
              <w:rPr>
                <w:b/>
                <w:bCs/>
              </w:rPr>
              <w:t xml:space="preserve">, </w:t>
            </w:r>
            <w:bookmarkStart w:id="0" w:name="_Hlk114659311"/>
            <w:bookmarkStart w:id="1" w:name="_Hlk113989825"/>
            <w:r>
              <w:rPr>
                <w:b/>
                <w:bCs/>
              </w:rPr>
              <w:t>n</w:t>
            </w:r>
            <w:r w:rsidRPr="009A3236">
              <w:rPr>
                <w:b/>
                <w:bCs/>
              </w:rPr>
              <w:t xml:space="preserve">ell’ambito della Missione 4 – Componente 1 – Investimento 3.1 del PNRR, finanziato dall’Unione europea – </w:t>
            </w:r>
            <w:r w:rsidRPr="009A3236">
              <w:rPr>
                <w:b/>
                <w:bCs/>
                <w:i/>
                <w:iCs/>
              </w:rPr>
              <w:t>Next Generation EU</w:t>
            </w:r>
            <w:r>
              <w:rPr>
                <w:b/>
                <w:bCs/>
                <w:i/>
                <w:iCs/>
              </w:rPr>
              <w:t>-</w:t>
            </w:r>
            <w:r w:rsidRPr="000A6A35">
              <w:rPr>
                <w:rFonts w:ascii="Calibri" w:hAnsi="Calibri" w:cs="Calibri"/>
                <w:sz w:val="22"/>
                <w:szCs w:val="22"/>
              </w:rPr>
              <w:t xml:space="preserve"> IDENTIFICATIVO PROGETTO: M4C1I3.1-2023-1143-P-41192</w:t>
            </w:r>
          </w:p>
          <w:p w:rsidR="00E15D22" w:rsidRPr="000A6A35" w:rsidRDefault="00E15D22" w:rsidP="009A3236">
            <w:pPr>
              <w:ind w:right="317"/>
              <w:rPr>
                <w:rFonts w:ascii="Calibri" w:hAnsi="Calibri" w:cs="Calibri"/>
                <w:sz w:val="22"/>
                <w:szCs w:val="22"/>
              </w:rPr>
            </w:pPr>
            <w:r w:rsidRPr="000A6A35">
              <w:rPr>
                <w:rFonts w:ascii="Calibri" w:hAnsi="Calibri" w:cs="Calibri"/>
                <w:sz w:val="22"/>
                <w:szCs w:val="22"/>
              </w:rPr>
              <w:t>NOME PROGETTO: “Let's go STEM”</w:t>
            </w:r>
          </w:p>
          <w:p w:rsidR="00E15D22" w:rsidRPr="000537E0" w:rsidRDefault="00E15D22" w:rsidP="000537E0">
            <w:pPr>
              <w:ind w:right="317"/>
              <w:rPr>
                <w:b/>
              </w:rPr>
            </w:pPr>
            <w:r w:rsidRPr="000A6A35">
              <w:t>CUP PROGETTO: F64D23003800006</w:t>
            </w:r>
            <w:bookmarkEnd w:id="0"/>
            <w:bookmarkEnd w:id="1"/>
            <w:r>
              <w:t xml:space="preserve"> </w:t>
            </w:r>
          </w:p>
        </w:tc>
      </w:tr>
    </w:tbl>
    <w:p w:rsidR="00E15D22" w:rsidRPr="00375F48" w:rsidRDefault="00E15D22" w:rsidP="001E38D6">
      <w:pPr>
        <w:spacing w:after="120" w:line="276" w:lineRule="auto"/>
        <w:rPr>
          <w:rFonts w:ascii="Calibri" w:hAnsi="Calibri" w:cs="Calibri"/>
          <w:sz w:val="22"/>
          <w:szCs w:val="22"/>
        </w:rPr>
      </w:pP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Il sottoscritto</w:t>
      </w:r>
      <w:r w:rsidRPr="00375F48">
        <w:rPr>
          <w:rFonts w:ascii="Calibri" w:hAnsi="Calibri" w:cs="Calibri"/>
          <w:sz w:val="22"/>
          <w:szCs w:val="22"/>
          <w:lang w:eastAsia="en-US"/>
        </w:rPr>
        <w:t>: _________________________________________________________________________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Nato a</w:t>
      </w:r>
      <w:r w:rsidRPr="00375F48">
        <w:rPr>
          <w:rFonts w:ascii="Calibri" w:hAnsi="Calibri" w:cs="Calibri"/>
          <w:sz w:val="22"/>
          <w:szCs w:val="22"/>
          <w:lang w:eastAsia="en-US"/>
        </w:rPr>
        <w:t>: ___________________________________</w:t>
      </w:r>
      <w:r w:rsidRPr="00375F48">
        <w:rPr>
          <w:rFonts w:ascii="Calibri" w:hAnsi="Calibri" w:cs="Calibri"/>
          <w:b/>
          <w:sz w:val="22"/>
          <w:szCs w:val="22"/>
          <w:lang w:eastAsia="en-US"/>
        </w:rPr>
        <w:t>il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Residente a</w:t>
      </w:r>
      <w:r w:rsidRPr="00375F48">
        <w:rPr>
          <w:rFonts w:ascii="Calibri" w:hAnsi="Calibri" w:cs="Calibri"/>
          <w:sz w:val="22"/>
          <w:szCs w:val="22"/>
          <w:lang w:eastAsia="en-US"/>
        </w:rPr>
        <w:t>: ______________________________</w:t>
      </w: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Provincia di 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_________________ </w:t>
      </w:r>
      <w:r w:rsidRPr="00375F48">
        <w:rPr>
          <w:rFonts w:ascii="Calibri" w:hAnsi="Calibri" w:cs="Calibri"/>
          <w:b/>
          <w:sz w:val="22"/>
          <w:szCs w:val="22"/>
          <w:lang w:eastAsia="en-US"/>
        </w:rPr>
        <w:t>via/piazza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__________________________ </w:t>
      </w: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n. 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i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in qualità di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: 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>(indicare la carica, anche sociale) _______________________________________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b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dell’operatore/impresa: ____________________________________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con sede nel Comune di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: ___________________________ </w:t>
      </w: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Provincia di 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codice fiscale: 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partita I.V.A.: 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telefono: 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_________________________________________ </w:t>
      </w: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PEC 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left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 xml:space="preserve">indirizzo di posta elettronica: </w:t>
      </w:r>
      <w:r w:rsidRPr="00375F48">
        <w:rPr>
          <w:rFonts w:ascii="Calibri" w:hAnsi="Calibri" w:cs="Calibri"/>
          <w:sz w:val="22"/>
          <w:szCs w:val="22"/>
          <w:lang w:eastAsia="en-US"/>
        </w:rPr>
        <w:t>_______________________________________________</w:t>
      </w:r>
    </w:p>
    <w:p w:rsidR="00E15D22" w:rsidRPr="00375F48" w:rsidRDefault="00E15D22" w:rsidP="001E38D6">
      <w:pPr>
        <w:widowControl/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0A0"/>
      </w:tblPr>
      <w:tblGrid>
        <w:gridCol w:w="4708"/>
        <w:gridCol w:w="4530"/>
      </w:tblGrid>
      <w:tr w:rsidR="00E15D22" w:rsidRPr="00375F48" w:rsidTr="002D54B0">
        <w:tc>
          <w:tcPr>
            <w:tcW w:w="9238" w:type="dxa"/>
            <w:gridSpan w:val="2"/>
            <w:shd w:val="clear" w:color="auto" w:fill="D9D9D9"/>
          </w:tcPr>
          <w:p w:rsidR="00E15D22" w:rsidRPr="00375F48" w:rsidRDefault="00E15D22" w:rsidP="009A323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Recapiti presso i quali si intendono ricevere le comunicazioni della stazione appaltante</w:t>
            </w:r>
          </w:p>
          <w:p w:rsidR="00E15D22" w:rsidRPr="00375F48" w:rsidRDefault="00E15D22" w:rsidP="009A323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 xml:space="preserve">(da indicarsi </w:t>
            </w:r>
            <w:r w:rsidRPr="00375F48">
              <w:rPr>
                <w:rFonts w:ascii="Calibri" w:hAnsi="Calibri" w:cs="Calibri"/>
                <w:b/>
                <w:i/>
                <w:sz w:val="22"/>
                <w:szCs w:val="22"/>
                <w:u w:val="single"/>
                <w:lang w:eastAsia="en-US"/>
              </w:rPr>
              <w:t>obbligatoriamente)</w:t>
            </w:r>
          </w:p>
        </w:tc>
      </w:tr>
      <w:tr w:rsidR="00E15D22" w:rsidRPr="00375F48" w:rsidTr="003E7607">
        <w:tc>
          <w:tcPr>
            <w:tcW w:w="4708" w:type="dxa"/>
          </w:tcPr>
          <w:p w:rsidR="00E15D22" w:rsidRPr="00375F48" w:rsidRDefault="00E15D22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Domicilio eletto</w:t>
            </w:r>
          </w:p>
        </w:tc>
        <w:tc>
          <w:tcPr>
            <w:tcW w:w="4530" w:type="dxa"/>
          </w:tcPr>
          <w:p w:rsidR="00E15D22" w:rsidRPr="00375F48" w:rsidRDefault="00E15D22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15D22" w:rsidRPr="00375F48" w:rsidTr="003E7607">
        <w:tc>
          <w:tcPr>
            <w:tcW w:w="4708" w:type="dxa"/>
          </w:tcPr>
          <w:p w:rsidR="00E15D22" w:rsidRPr="00375F48" w:rsidRDefault="00E15D22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Indirizzo di posta elettronica</w:t>
            </w:r>
          </w:p>
        </w:tc>
        <w:tc>
          <w:tcPr>
            <w:tcW w:w="4530" w:type="dxa"/>
          </w:tcPr>
          <w:p w:rsidR="00E15D22" w:rsidRPr="00375F48" w:rsidRDefault="00E15D22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15D22" w:rsidRPr="00375F48" w:rsidTr="003E7607">
        <w:tc>
          <w:tcPr>
            <w:tcW w:w="4708" w:type="dxa"/>
          </w:tcPr>
          <w:p w:rsidR="00E15D22" w:rsidRPr="00375F48" w:rsidRDefault="00E15D22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i/>
                <w:sz w:val="22"/>
                <w:szCs w:val="22"/>
                <w:lang w:eastAsia="en-US"/>
              </w:rPr>
              <w:t>Indirizzo di posta elettronica certificata (PEC)</w:t>
            </w:r>
          </w:p>
        </w:tc>
        <w:tc>
          <w:tcPr>
            <w:tcW w:w="4530" w:type="dxa"/>
          </w:tcPr>
          <w:p w:rsidR="00E15D22" w:rsidRPr="00375F48" w:rsidRDefault="00E15D22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E15D22" w:rsidRPr="00375F48" w:rsidRDefault="00E15D22" w:rsidP="001E38D6">
      <w:pPr>
        <w:widowControl/>
        <w:adjustRightInd/>
        <w:spacing w:after="120" w:line="276" w:lineRule="auto"/>
        <w:textAlignment w:val="auto"/>
        <w:rPr>
          <w:rFonts w:ascii="Calibri" w:hAnsi="Calibri" w:cs="Calibri"/>
          <w:b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2000.</w:t>
      </w:r>
    </w:p>
    <w:p w:rsidR="00E15D22" w:rsidRPr="00375F48" w:rsidRDefault="00E15D22" w:rsidP="001E38D6">
      <w:pPr>
        <w:widowControl/>
        <w:adjustRightInd/>
        <w:spacing w:after="120" w:line="276" w:lineRule="auto"/>
        <w:jc w:val="center"/>
        <w:textAlignment w:val="auto"/>
        <w:outlineLvl w:val="0"/>
        <w:rPr>
          <w:rFonts w:ascii="Calibri" w:hAnsi="Calibri" w:cs="Calibri"/>
          <w:b/>
          <w:sz w:val="22"/>
          <w:szCs w:val="22"/>
          <w:lang w:eastAsia="en-US"/>
        </w:rPr>
      </w:pPr>
      <w:r w:rsidRPr="00375F48">
        <w:rPr>
          <w:rFonts w:ascii="Calibri" w:hAnsi="Calibri" w:cs="Calibri"/>
          <w:b/>
          <w:sz w:val="22"/>
          <w:szCs w:val="22"/>
          <w:lang w:eastAsia="en-US"/>
        </w:rPr>
        <w:t>DICHIARA</w:t>
      </w:r>
    </w:p>
    <w:p w:rsidR="00E15D22" w:rsidRPr="00375F48" w:rsidRDefault="00E15D22" w:rsidP="001E38D6">
      <w:pPr>
        <w:widowControl/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in relazione al Capitolato tecnico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 per la procedura in oggetto, di partecipare alla procedura medesima:</w:t>
      </w:r>
    </w:p>
    <w:p w:rsidR="00E15D22" w:rsidRPr="00375F48" w:rsidRDefault="00E15D22" w:rsidP="001E38D6">
      <w:pPr>
        <w:widowControl/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[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>selezionare la casella corrispondente al regime soggettivo di partecipazione alla procedura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] 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□</w:t>
      </w:r>
      <w:r w:rsidRPr="00375F48">
        <w:rPr>
          <w:rFonts w:ascii="Calibri" w:hAnsi="Calibri" w:cs="Calibri"/>
          <w:sz w:val="22"/>
          <w:szCs w:val="22"/>
          <w:lang w:eastAsia="en-US"/>
        </w:rPr>
        <w:tab/>
        <w:t>come Operatore economico singolo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[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>ovvero</w:t>
      </w:r>
      <w:r w:rsidRPr="00375F48">
        <w:rPr>
          <w:rFonts w:ascii="Calibri" w:hAnsi="Calibri" w:cs="Calibri"/>
          <w:sz w:val="22"/>
          <w:szCs w:val="22"/>
          <w:lang w:eastAsia="en-US"/>
        </w:rPr>
        <w:t>]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□</w:t>
      </w:r>
      <w:r w:rsidRPr="00375F48">
        <w:rPr>
          <w:rFonts w:ascii="Calibri" w:hAnsi="Calibri" w:cs="Calibri"/>
          <w:sz w:val="22"/>
          <w:szCs w:val="22"/>
          <w:lang w:eastAsia="en-US"/>
        </w:rPr>
        <w:tab/>
        <w:t>in qualità di consorzio con le seguenti imprese consorziate: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"/>
        <w:gridCol w:w="3931"/>
        <w:gridCol w:w="5176"/>
      </w:tblGrid>
      <w:tr w:rsidR="00E15D22" w:rsidRPr="00375F48" w:rsidTr="000537E0">
        <w:trPr>
          <w:trHeight w:val="166"/>
          <w:tblHeader/>
        </w:trPr>
        <w:tc>
          <w:tcPr>
            <w:tcW w:w="357" w:type="dxa"/>
            <w:shd w:val="clear" w:color="auto" w:fill="D9D9D9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931" w:type="dxa"/>
            <w:shd w:val="clear" w:color="auto" w:fill="D9D9D9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Denominazione</w:t>
            </w:r>
          </w:p>
        </w:tc>
        <w:tc>
          <w:tcPr>
            <w:tcW w:w="5176" w:type="dxa"/>
            <w:shd w:val="clear" w:color="auto" w:fill="D9D9D9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Sede legale</w:t>
            </w:r>
          </w:p>
        </w:tc>
      </w:tr>
      <w:tr w:rsidR="00E15D22" w:rsidRPr="00375F48" w:rsidTr="000537E0">
        <w:trPr>
          <w:trHeight w:val="347"/>
        </w:trPr>
        <w:tc>
          <w:tcPr>
            <w:tcW w:w="357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31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176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15D22" w:rsidRPr="00375F48" w:rsidTr="000537E0">
        <w:tc>
          <w:tcPr>
            <w:tcW w:w="357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31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176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15D22" w:rsidRPr="00375F48" w:rsidTr="000537E0">
        <w:tc>
          <w:tcPr>
            <w:tcW w:w="357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31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176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[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>ovvero</w:t>
      </w:r>
      <w:r w:rsidRPr="00375F48">
        <w:rPr>
          <w:rFonts w:ascii="Calibri" w:hAnsi="Calibri" w:cs="Calibri"/>
          <w:sz w:val="22"/>
          <w:szCs w:val="22"/>
          <w:lang w:eastAsia="en-US"/>
        </w:rPr>
        <w:t>]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□</w:t>
      </w:r>
      <w:r w:rsidRPr="00375F48">
        <w:rPr>
          <w:rFonts w:ascii="Calibri" w:hAnsi="Calibri" w:cs="Calibri"/>
          <w:sz w:val="22"/>
          <w:szCs w:val="22"/>
          <w:lang w:eastAsia="en-US"/>
        </w:rPr>
        <w:tab/>
        <w:t>quale [mandatario] [mandante] in raggruppamento temporaneo di operatori economici di tipo: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º orizzontale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º verticale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º misto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[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>ovvero</w:t>
      </w:r>
      <w:r w:rsidRPr="00375F48">
        <w:rPr>
          <w:rFonts w:ascii="Calibri" w:hAnsi="Calibri" w:cs="Calibri"/>
          <w:sz w:val="22"/>
          <w:szCs w:val="22"/>
          <w:lang w:eastAsia="en-US"/>
        </w:rPr>
        <w:t>]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□</w:t>
      </w:r>
      <w:r w:rsidRPr="00375F48">
        <w:rPr>
          <w:rFonts w:ascii="Calibri" w:hAnsi="Calibri" w:cs="Calibri"/>
          <w:sz w:val="22"/>
          <w:szCs w:val="22"/>
          <w:lang w:eastAsia="en-US"/>
        </w:rPr>
        <w:tab/>
        <w:t>quale [capogruppo] [consorziato] in consorzio ordinario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 xml:space="preserve">con i seguenti Operatori </w:t>
      </w:r>
      <w:r>
        <w:rPr>
          <w:rFonts w:ascii="Calibri" w:hAnsi="Calibri" w:cs="Calibri"/>
          <w:sz w:val="22"/>
          <w:szCs w:val="22"/>
          <w:lang w:eastAsia="en-US"/>
        </w:rPr>
        <w:t>e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conomici concorrenti e con la seguente ripartizione dell’appalto tra i medesimi, ai sensi dell’art. </w:t>
      </w:r>
      <w:r>
        <w:rPr>
          <w:rFonts w:ascii="Calibri" w:hAnsi="Calibri" w:cs="Calibri"/>
          <w:sz w:val="22"/>
          <w:szCs w:val="22"/>
          <w:lang w:eastAsia="en-US"/>
        </w:rPr>
        <w:t>6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8, comma </w:t>
      </w:r>
      <w:r>
        <w:rPr>
          <w:rFonts w:ascii="Calibri" w:hAnsi="Calibri" w:cs="Calibri"/>
          <w:sz w:val="22"/>
          <w:szCs w:val="22"/>
          <w:lang w:eastAsia="en-US"/>
        </w:rPr>
        <w:t>2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 del </w:t>
      </w:r>
      <w:r>
        <w:rPr>
          <w:rFonts w:ascii="Calibri" w:hAnsi="Calibri" w:cs="Calibri"/>
          <w:sz w:val="22"/>
          <w:szCs w:val="22"/>
          <w:lang w:eastAsia="en-US"/>
        </w:rPr>
        <w:t xml:space="preserve">d.lgs. </w:t>
      </w:r>
      <w:r w:rsidRPr="00375F48">
        <w:rPr>
          <w:rFonts w:ascii="Calibri" w:hAnsi="Calibri" w:cs="Calibri"/>
          <w:sz w:val="22"/>
          <w:szCs w:val="22"/>
          <w:lang w:eastAsia="en-US"/>
        </w:rPr>
        <w:t xml:space="preserve">n. </w:t>
      </w:r>
      <w:r>
        <w:rPr>
          <w:rFonts w:ascii="Calibri" w:hAnsi="Calibri" w:cs="Calibri"/>
          <w:sz w:val="22"/>
          <w:szCs w:val="22"/>
          <w:lang w:eastAsia="en-US"/>
        </w:rPr>
        <w:t>36/2023</w:t>
      </w:r>
      <w:r w:rsidRPr="00375F48">
        <w:rPr>
          <w:rFonts w:ascii="Calibri" w:hAnsi="Calibri" w:cs="Calibri"/>
          <w:sz w:val="22"/>
          <w:szCs w:val="22"/>
          <w:lang w:eastAsia="en-US"/>
        </w:rPr>
        <w:t>:</w:t>
      </w:r>
    </w:p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i/>
          <w:sz w:val="22"/>
          <w:szCs w:val="22"/>
          <w:lang w:eastAsia="en-US"/>
        </w:rPr>
      </w:pPr>
      <w:r w:rsidRPr="00375F48">
        <w:rPr>
          <w:rFonts w:ascii="Calibri" w:hAnsi="Calibri" w:cs="Calibri"/>
          <w:i/>
          <w:sz w:val="22"/>
          <w:szCs w:val="22"/>
          <w:lang w:eastAsia="en-US"/>
        </w:rPr>
        <w:t>[quadro da compilare solo in caso di raggruppamento temporaneo o consorzio ordinario, costituendi o costituiti. In tal caso, per ciascun operatore occorrerà indicare la denominazione, la sede legale]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7"/>
        <w:gridCol w:w="3125"/>
        <w:gridCol w:w="2021"/>
      </w:tblGrid>
      <w:tr w:rsidR="00E15D22" w:rsidRPr="00375F48" w:rsidTr="009A3236">
        <w:trPr>
          <w:trHeight w:val="471"/>
        </w:trPr>
        <w:tc>
          <w:tcPr>
            <w:tcW w:w="4177" w:type="dxa"/>
            <w:shd w:val="clear" w:color="auto" w:fill="D9D9D9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Operatore Mandatario/Capogruppo</w:t>
            </w:r>
          </w:p>
        </w:tc>
        <w:tc>
          <w:tcPr>
            <w:tcW w:w="3125" w:type="dxa"/>
            <w:shd w:val="clear" w:color="auto" w:fill="D9D9D9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2021" w:type="dxa"/>
            <w:shd w:val="clear" w:color="auto" w:fill="D9D9D9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Percentuale di esecuzione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E15D22" w:rsidRPr="00375F48" w:rsidTr="003E7607">
        <w:trPr>
          <w:trHeight w:val="725"/>
        </w:trPr>
        <w:tc>
          <w:tcPr>
            <w:tcW w:w="4177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125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21" w:type="dxa"/>
          </w:tcPr>
          <w:p w:rsidR="00E15D22" w:rsidRPr="00375F48" w:rsidRDefault="00E15D22" w:rsidP="009A3236">
            <w:pPr>
              <w:widowControl/>
              <w:tabs>
                <w:tab w:val="left" w:pos="360"/>
              </w:tabs>
              <w:adjustRightInd/>
              <w:spacing w:line="240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E15D22" w:rsidRPr="00375F48" w:rsidRDefault="00E15D22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6"/>
        <w:gridCol w:w="3260"/>
        <w:gridCol w:w="1985"/>
      </w:tblGrid>
      <w:tr w:rsidR="00E15D22" w:rsidRPr="00375F48" w:rsidTr="002D54B0">
        <w:tc>
          <w:tcPr>
            <w:tcW w:w="4106" w:type="dxa"/>
            <w:shd w:val="clear" w:color="auto" w:fill="D9D9D9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Operatore Mandante/Consorziato</w:t>
            </w:r>
          </w:p>
        </w:tc>
        <w:tc>
          <w:tcPr>
            <w:tcW w:w="3260" w:type="dxa"/>
            <w:shd w:val="clear" w:color="auto" w:fill="D9D9D9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1985" w:type="dxa"/>
            <w:shd w:val="clear" w:color="auto" w:fill="D9D9D9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E15D22" w:rsidRPr="00375F48" w:rsidTr="003E7607">
        <w:trPr>
          <w:trHeight w:val="535"/>
        </w:trPr>
        <w:tc>
          <w:tcPr>
            <w:tcW w:w="4106" w:type="dxa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15D22" w:rsidRPr="00375F48" w:rsidTr="003E7607">
        <w:trPr>
          <w:trHeight w:val="535"/>
        </w:trPr>
        <w:tc>
          <w:tcPr>
            <w:tcW w:w="4106" w:type="dxa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E15D22" w:rsidRPr="00375F48" w:rsidRDefault="00E15D22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E15D22" w:rsidRPr="00375F48" w:rsidRDefault="00E15D22" w:rsidP="001E38D6">
      <w:pPr>
        <w:spacing w:after="120" w:line="276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375F48">
        <w:rPr>
          <w:rFonts w:ascii="Calibri" w:hAnsi="Calibri" w:cs="Calibri"/>
          <w:b/>
          <w:sz w:val="22"/>
          <w:szCs w:val="22"/>
        </w:rPr>
        <w:t>Nonché</w:t>
      </w:r>
    </w:p>
    <w:p w:rsidR="00E15D22" w:rsidRPr="00375F48" w:rsidRDefault="00E15D22" w:rsidP="001E38D6">
      <w:pPr>
        <w:spacing w:after="120" w:line="276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  <w:r w:rsidRPr="00375F48">
        <w:rPr>
          <w:rFonts w:ascii="Calibri" w:hAnsi="Calibri" w:cs="Calibri"/>
          <w:b/>
          <w:sz w:val="22"/>
          <w:szCs w:val="22"/>
        </w:rPr>
        <w:t>DICHIARA</w:t>
      </w:r>
    </w:p>
    <w:p w:rsidR="00E15D22" w:rsidRDefault="00E15D22" w:rsidP="001E38D6">
      <w:pPr>
        <w:spacing w:after="120" w:line="276" w:lineRule="auto"/>
        <w:rPr>
          <w:rFonts w:ascii="Calibri" w:hAnsi="Calibri" w:cs="Calibri"/>
          <w:b/>
          <w:sz w:val="22"/>
          <w:szCs w:val="22"/>
        </w:rPr>
      </w:pPr>
      <w:r w:rsidRPr="00375F48">
        <w:rPr>
          <w:rFonts w:ascii="Calibri" w:hAnsi="Calibri" w:cs="Calibri"/>
          <w:b/>
          <w:sz w:val="22"/>
          <w:szCs w:val="22"/>
        </w:rPr>
        <w:t xml:space="preserve">sempre nella predetta qualità, ai sensi e per gli effetti di cui agli artt. 46 e 47 del d.P.R. n. 445 del 28 dicembre </w:t>
      </w:r>
      <w:r w:rsidRPr="001F2EEE">
        <w:rPr>
          <w:rFonts w:ascii="Calibri" w:hAnsi="Calibri" w:cs="Calibri"/>
          <w:b/>
          <w:sz w:val="22"/>
          <w:szCs w:val="22"/>
        </w:rPr>
        <w:t>2000, e sotto comminatoria delle sanzioni sopra indicate:</w:t>
      </w:r>
    </w:p>
    <w:p w:rsidR="00E15D22" w:rsidRPr="00B67AE7" w:rsidRDefault="00E15D22" w:rsidP="00B67AE7">
      <w:pPr>
        <w:pStyle w:val="ListParagraph"/>
        <w:numPr>
          <w:ilvl w:val="0"/>
          <w:numId w:val="16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B67AE7">
        <w:rPr>
          <w:rFonts w:ascii="Calibri" w:hAnsi="Calibri" w:cs="Calibri"/>
          <w:color w:val="000000"/>
          <w:sz w:val="22"/>
          <w:szCs w:val="22"/>
        </w:rPr>
        <w:t>di non essere incorso nell’interdizione automatica per inadempimento dell’obbligo di consegnare alla stazione appaltante, entro sei mesi dalla conclusione del contratto, la relazione di genere di cui all’art</w:t>
      </w:r>
      <w:r>
        <w:rPr>
          <w:rFonts w:ascii="Calibri" w:hAnsi="Calibri" w:cs="Calibri"/>
          <w:color w:val="000000"/>
          <w:sz w:val="22"/>
          <w:szCs w:val="22"/>
        </w:rPr>
        <w:t>.</w:t>
      </w:r>
      <w:r w:rsidRPr="00B67AE7">
        <w:rPr>
          <w:rFonts w:ascii="Calibri" w:hAnsi="Calibri" w:cs="Calibri"/>
          <w:color w:val="000000"/>
          <w:sz w:val="22"/>
          <w:szCs w:val="22"/>
        </w:rPr>
        <w:t xml:space="preserve"> 47, comma 3, del D.L. n. 77/2021;</w:t>
      </w:r>
    </w:p>
    <w:p w:rsidR="00E15D22" w:rsidRDefault="00E15D22" w:rsidP="00B67AE7">
      <w:pPr>
        <w:pStyle w:val="ListParagraph"/>
        <w:numPr>
          <w:ilvl w:val="0"/>
          <w:numId w:val="16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B67AE7">
        <w:rPr>
          <w:rFonts w:ascii="Calibri" w:hAnsi="Calibri" w:cs="Calibri"/>
          <w:color w:val="000000"/>
          <w:sz w:val="22"/>
          <w:szCs w:val="22"/>
        </w:rPr>
        <w:t>di assumersi l’obbligo, in caso di aggiudicazione del contratto, di assicurare una quota pari ad almeno il 30% delle assunzioni necessarie per l’esecuzione del contratto o per la realizzazione di attività ad esso connesse o strumentali, destinata sia all’occupazione giovanile sia all’occupazione femminile, come previsto dall’art. 47, comma 4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B67AE7">
        <w:rPr>
          <w:rFonts w:ascii="Calibri" w:hAnsi="Calibri" w:cs="Calibri"/>
          <w:color w:val="000000"/>
          <w:sz w:val="22"/>
          <w:szCs w:val="22"/>
        </w:rPr>
        <w:t xml:space="preserve"> del D.L. n. 77/2021;</w:t>
      </w:r>
    </w:p>
    <w:p w:rsidR="00E15D22" w:rsidRDefault="00E15D22" w:rsidP="00B67AE7">
      <w:pPr>
        <w:pStyle w:val="ListParagraph"/>
        <w:numPr>
          <w:ilvl w:val="0"/>
          <w:numId w:val="16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di essere in </w:t>
      </w:r>
      <w:r w:rsidRPr="00F640C7">
        <w:rPr>
          <w:rFonts w:ascii="Calibri" w:hAnsi="Calibri" w:cs="Calibri"/>
          <w:color w:val="000000"/>
          <w:sz w:val="22"/>
          <w:szCs w:val="22"/>
        </w:rPr>
        <w:t xml:space="preserve">regola con le norme che disciplinano il diritto al lavoro dei disabili ai sensi dell’art. 17 della </w:t>
      </w:r>
      <w:r>
        <w:rPr>
          <w:rFonts w:ascii="Calibri" w:hAnsi="Calibri" w:cs="Calibri"/>
          <w:color w:val="000000"/>
          <w:sz w:val="22"/>
          <w:szCs w:val="22"/>
        </w:rPr>
        <w:t>legge</w:t>
      </w:r>
      <w:r w:rsidRPr="00F640C7">
        <w:rPr>
          <w:rFonts w:ascii="Calibri" w:hAnsi="Calibri" w:cs="Calibri"/>
          <w:color w:val="000000"/>
          <w:sz w:val="22"/>
          <w:szCs w:val="22"/>
        </w:rPr>
        <w:t xml:space="preserve"> 12 marzo 1999, n. 68</w:t>
      </w:r>
      <w:r>
        <w:rPr>
          <w:rFonts w:ascii="Calibri" w:hAnsi="Calibri" w:cs="Calibri"/>
          <w:color w:val="000000"/>
          <w:sz w:val="22"/>
          <w:szCs w:val="22"/>
        </w:rPr>
        <w:t>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6"/>
        </w:numPr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>[</w:t>
      </w:r>
      <w:r w:rsidRPr="00375F48">
        <w:rPr>
          <w:rFonts w:ascii="Calibri" w:hAnsi="Calibri" w:cs="Calibri"/>
          <w:i/>
          <w:sz w:val="22"/>
          <w:szCs w:val="22"/>
        </w:rPr>
        <w:t>nel solo caso di società, o di raggruppamento o consorzio già costituiti</w:t>
      </w:r>
      <w:r w:rsidRPr="00375F48">
        <w:rPr>
          <w:rFonts w:ascii="Calibri" w:hAnsi="Calibri" w:cs="Calibri"/>
          <w:sz w:val="22"/>
          <w:szCs w:val="22"/>
        </w:rPr>
        <w:t>] di essere validamente costituito ed organizzato ai sensi della normativa vigente nel rispettivo Paese di appartenenza;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6"/>
        </w:numPr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>che la propria impresa, ove dovesse risultare affidataria, avrà, per tutta la durata del Contratto, tutte le autorizzazioni amministrative, i nulla osta, le licenze, i pareri ed i permessi, comunque denominati, eventualmente necessari per l'esercizio della propria attività e l’erogazione delle varie prestazioni oggetto dell'appalto;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4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di aver preso conoscenza del contenuto de</w:t>
      </w:r>
      <w:r>
        <w:rPr>
          <w:rFonts w:ascii="Calibri" w:hAnsi="Calibri" w:cs="Calibri"/>
          <w:color w:val="000000"/>
          <w:sz w:val="22"/>
          <w:szCs w:val="22"/>
        </w:rPr>
        <w:t>l Capitolato tecnico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e di tutti gli altri documenti costituenti la </w:t>
      </w:r>
      <w:r w:rsidRPr="00375F48">
        <w:rPr>
          <w:rFonts w:ascii="Calibri" w:hAnsi="Calibri" w:cs="Calibri"/>
          <w:i/>
          <w:iCs/>
          <w:color w:val="000000"/>
          <w:sz w:val="22"/>
          <w:szCs w:val="22"/>
        </w:rPr>
        <w:t>lex specialis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di gara, e di accettarne il contenuto senza riserva alcuna;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4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gli sono ben note e accetta, per il caso di affidamento del Contratto, tutte le condizioni previste dalla documentazione della procedura e dall’offerta avanzata, le quali vengono accolte senza riserva e/o condizione alcuna;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4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la propria offerta sarà improntata a serietà, integrità, indipendenza e segretezza, e che conformerà i propri comportamenti ai principi di lealtà, trasparenza e correttezza, e che non ha posto in essere, né praticato intese restrittive della concorrenza ai sensi della normativa applicabile, ivi inclusi gli art</w:t>
      </w:r>
      <w:r>
        <w:rPr>
          <w:rFonts w:ascii="Calibri" w:hAnsi="Calibri" w:cs="Calibri"/>
          <w:color w:val="000000"/>
          <w:sz w:val="22"/>
          <w:szCs w:val="22"/>
        </w:rPr>
        <w:t>icoli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101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e s</w:t>
      </w:r>
      <w:r>
        <w:rPr>
          <w:rFonts w:ascii="Calibri" w:hAnsi="Calibri" w:cs="Calibri"/>
          <w:color w:val="000000"/>
          <w:sz w:val="22"/>
          <w:szCs w:val="22"/>
        </w:rPr>
        <w:t>eguenti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del </w:t>
      </w:r>
      <w:r>
        <w:rPr>
          <w:rFonts w:ascii="Calibri" w:hAnsi="Calibri" w:cs="Calibri"/>
          <w:color w:val="000000"/>
          <w:sz w:val="22"/>
          <w:szCs w:val="22"/>
        </w:rPr>
        <w:t>TFUE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e le disposizioni di cui alla </w:t>
      </w:r>
      <w:r>
        <w:rPr>
          <w:rFonts w:ascii="Calibri" w:hAnsi="Calibri" w:cs="Calibri"/>
          <w:color w:val="000000"/>
          <w:sz w:val="22"/>
          <w:szCs w:val="22"/>
        </w:rPr>
        <w:t>Legge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n. 287 del 10 ottobre 1990;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4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comunicherà alla Stazione Appaltante qualunque tentativo di turbativa, nonché qualunque irregolarità o illecito nelle fasi di svolgimento della procedura e/o in quelle di esecuzione del contratto;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4"/>
        </w:numPr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 xml:space="preserve">che l’offerta che andrà a rappresentare alla Stazione Appaltante è rispettosa delle misure </w:t>
      </w:r>
      <w:r w:rsidRPr="00375F48">
        <w:rPr>
          <w:rFonts w:ascii="Calibri" w:hAnsi="Calibri" w:cs="Calibri"/>
          <w:sz w:val="22"/>
          <w:szCs w:val="22"/>
        </w:rPr>
        <w:t xml:space="preserve">per la prevenzione degli infortuni e per l’igiene del lavoro previste dal </w:t>
      </w:r>
      <w:r>
        <w:rPr>
          <w:rFonts w:ascii="Calibri" w:hAnsi="Calibri" w:cs="Calibri"/>
          <w:sz w:val="22"/>
          <w:szCs w:val="22"/>
        </w:rPr>
        <w:t>d</w:t>
      </w:r>
      <w:r w:rsidRPr="00375F48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l</w:t>
      </w:r>
      <w:r w:rsidRPr="00375F48">
        <w:rPr>
          <w:rFonts w:ascii="Calibri" w:hAnsi="Calibri" w:cs="Calibri"/>
          <w:sz w:val="22"/>
          <w:szCs w:val="22"/>
        </w:rPr>
        <w:t xml:space="preserve">gs. n. 81 del 9 aprile 2008 e farà espressa menzione dei costi della sicurezza a proprio carico quale Appaltatore, ai sensi dell’art. </w:t>
      </w:r>
      <w:r w:rsidRPr="00E62E69">
        <w:rPr>
          <w:rFonts w:ascii="Calibri" w:hAnsi="Calibri" w:cs="Calibri"/>
          <w:sz w:val="22"/>
          <w:szCs w:val="22"/>
        </w:rPr>
        <w:t xml:space="preserve">108, comma 9, del </w:t>
      </w:r>
      <w:r>
        <w:rPr>
          <w:rFonts w:ascii="Calibri" w:hAnsi="Calibri" w:cs="Calibri"/>
          <w:sz w:val="22"/>
          <w:szCs w:val="22"/>
        </w:rPr>
        <w:t xml:space="preserve">d.lgs. </w:t>
      </w:r>
      <w:r w:rsidRPr="00E62E69">
        <w:rPr>
          <w:rFonts w:ascii="Calibri" w:hAnsi="Calibri" w:cs="Calibri"/>
          <w:sz w:val="22"/>
          <w:szCs w:val="22"/>
        </w:rPr>
        <w:t>n. 36/2023</w:t>
      </w:r>
      <w:r w:rsidRPr="00375F48">
        <w:rPr>
          <w:rFonts w:ascii="Calibri" w:hAnsi="Calibri" w:cs="Calibri"/>
          <w:sz w:val="22"/>
          <w:szCs w:val="22"/>
        </w:rPr>
        <w:t>, che risulteranno ponderati e congrui rispetto alle prestazioni richieste ed alla normativa di settore;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4"/>
        </w:numPr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 xml:space="preserve">che, ai sensi dell’art. 26, comma 1, lettera a), n. 2) del </w:t>
      </w:r>
      <w:r>
        <w:rPr>
          <w:rFonts w:ascii="Calibri" w:hAnsi="Calibri" w:cs="Calibri"/>
          <w:sz w:val="22"/>
          <w:szCs w:val="22"/>
        </w:rPr>
        <w:t>d</w:t>
      </w:r>
      <w:r w:rsidRPr="00375F48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l</w:t>
      </w:r>
      <w:r w:rsidRPr="00375F48">
        <w:rPr>
          <w:rFonts w:ascii="Calibri" w:hAnsi="Calibri" w:cs="Calibri"/>
          <w:sz w:val="22"/>
          <w:szCs w:val="22"/>
        </w:rPr>
        <w:t>gs. n. 81/</w:t>
      </w:r>
      <w:r>
        <w:rPr>
          <w:rFonts w:ascii="Calibri" w:hAnsi="Calibri" w:cs="Calibri"/>
          <w:sz w:val="22"/>
          <w:szCs w:val="22"/>
        </w:rPr>
        <w:t>20</w:t>
      </w:r>
      <w:r w:rsidRPr="00375F48">
        <w:rPr>
          <w:rFonts w:ascii="Calibri" w:hAnsi="Calibri" w:cs="Calibri"/>
          <w:sz w:val="22"/>
          <w:szCs w:val="22"/>
        </w:rPr>
        <w:t xml:space="preserve">08, e dell’Allegato XVII al predetto </w:t>
      </w:r>
      <w:r>
        <w:rPr>
          <w:rFonts w:ascii="Calibri" w:hAnsi="Calibri" w:cs="Calibri"/>
          <w:sz w:val="22"/>
          <w:szCs w:val="22"/>
        </w:rPr>
        <w:t>d</w:t>
      </w:r>
      <w:r w:rsidRPr="00375F48">
        <w:rPr>
          <w:rFonts w:ascii="Calibri" w:hAnsi="Calibri" w:cs="Calibri"/>
          <w:sz w:val="22"/>
          <w:szCs w:val="22"/>
        </w:rPr>
        <w:t>ecreto, è in possesso dei requisiti di idoneità tecnico professionale in tema di sicurezza sui luoghi di lavoro, e che dunque:</w:t>
      </w:r>
    </w:p>
    <w:p w:rsidR="00E15D22" w:rsidRPr="00375F48" w:rsidRDefault="00E15D22" w:rsidP="007D0ED0">
      <w:pPr>
        <w:widowControl/>
        <w:numPr>
          <w:ilvl w:val="3"/>
          <w:numId w:val="10"/>
        </w:numPr>
        <w:tabs>
          <w:tab w:val="clear" w:pos="3240"/>
          <w:tab w:val="num" w:pos="1276"/>
        </w:tabs>
        <w:adjustRightInd/>
        <w:spacing w:after="120" w:line="276" w:lineRule="auto"/>
        <w:ind w:left="1276" w:hanging="283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>ha provveduto alla redazione del documento di valutazione dei rischi ai sensi dell’art. 17, comma 1, lettera a)</w:t>
      </w:r>
      <w:r>
        <w:rPr>
          <w:rFonts w:ascii="Calibri" w:hAnsi="Calibri" w:cs="Calibri"/>
          <w:sz w:val="22"/>
          <w:szCs w:val="22"/>
        </w:rPr>
        <w:t>,</w:t>
      </w:r>
      <w:r w:rsidRPr="00375F48">
        <w:rPr>
          <w:rFonts w:ascii="Calibri" w:hAnsi="Calibri" w:cs="Calibri"/>
          <w:sz w:val="22"/>
          <w:szCs w:val="22"/>
        </w:rPr>
        <w:t xml:space="preserve"> del </w:t>
      </w:r>
      <w:r>
        <w:rPr>
          <w:rFonts w:ascii="Calibri" w:hAnsi="Calibri" w:cs="Calibri"/>
          <w:sz w:val="22"/>
          <w:szCs w:val="22"/>
        </w:rPr>
        <w:t>d</w:t>
      </w:r>
      <w:r w:rsidRPr="00375F48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l</w:t>
      </w:r>
      <w:r w:rsidRPr="00375F48">
        <w:rPr>
          <w:rFonts w:ascii="Calibri" w:hAnsi="Calibri" w:cs="Calibri"/>
          <w:sz w:val="22"/>
          <w:szCs w:val="22"/>
        </w:rPr>
        <w:t>gs. n. 81/</w:t>
      </w:r>
      <w:r>
        <w:rPr>
          <w:rFonts w:ascii="Calibri" w:hAnsi="Calibri" w:cs="Calibri"/>
          <w:sz w:val="22"/>
          <w:szCs w:val="22"/>
        </w:rPr>
        <w:t>20</w:t>
      </w:r>
      <w:r w:rsidRPr="00375F48">
        <w:rPr>
          <w:rFonts w:ascii="Calibri" w:hAnsi="Calibri" w:cs="Calibri"/>
          <w:sz w:val="22"/>
          <w:szCs w:val="22"/>
        </w:rPr>
        <w:t xml:space="preserve">08, o ha comunque reso autocertificazione ai sensi dell’art. 29, comma 5, del predetto </w:t>
      </w:r>
      <w:r>
        <w:rPr>
          <w:rFonts w:ascii="Calibri" w:hAnsi="Calibri" w:cs="Calibri"/>
          <w:sz w:val="22"/>
          <w:szCs w:val="22"/>
        </w:rPr>
        <w:t>d</w:t>
      </w:r>
      <w:r w:rsidRPr="00375F48">
        <w:rPr>
          <w:rFonts w:ascii="Calibri" w:hAnsi="Calibri" w:cs="Calibri"/>
          <w:sz w:val="22"/>
          <w:szCs w:val="22"/>
        </w:rPr>
        <w:t>ecreto;</w:t>
      </w:r>
    </w:p>
    <w:p w:rsidR="00E15D22" w:rsidRPr="00264298" w:rsidRDefault="00E15D22" w:rsidP="007D0ED0">
      <w:pPr>
        <w:widowControl/>
        <w:numPr>
          <w:ilvl w:val="3"/>
          <w:numId w:val="10"/>
        </w:numPr>
        <w:tabs>
          <w:tab w:val="clear" w:pos="3240"/>
        </w:tabs>
        <w:adjustRightInd/>
        <w:spacing w:after="120" w:line="276" w:lineRule="auto"/>
        <w:ind w:left="1276" w:hanging="283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 xml:space="preserve">non è oggetto di provvedimenti di sospensione o interdittivi di cui all’art. 14 del </w:t>
      </w:r>
      <w:r>
        <w:rPr>
          <w:rFonts w:ascii="Calibri" w:hAnsi="Calibri" w:cs="Calibri"/>
          <w:sz w:val="22"/>
          <w:szCs w:val="22"/>
        </w:rPr>
        <w:t>d</w:t>
      </w:r>
      <w:r w:rsidRPr="00375F48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l</w:t>
      </w:r>
      <w:r w:rsidRPr="00375F48">
        <w:rPr>
          <w:rFonts w:ascii="Calibri" w:hAnsi="Calibri" w:cs="Calibri"/>
          <w:sz w:val="22"/>
          <w:szCs w:val="22"/>
        </w:rPr>
        <w:t xml:space="preserve">gs. n. </w:t>
      </w:r>
      <w:r w:rsidRPr="00264298">
        <w:rPr>
          <w:rFonts w:ascii="Calibri" w:hAnsi="Calibri" w:cs="Calibri"/>
          <w:sz w:val="22"/>
          <w:szCs w:val="22"/>
        </w:rPr>
        <w:t>81/</w:t>
      </w:r>
      <w:r>
        <w:rPr>
          <w:rFonts w:ascii="Calibri" w:hAnsi="Calibri" w:cs="Calibri"/>
          <w:sz w:val="22"/>
          <w:szCs w:val="22"/>
        </w:rPr>
        <w:t>20</w:t>
      </w:r>
      <w:r w:rsidRPr="00264298">
        <w:rPr>
          <w:rFonts w:ascii="Calibri" w:hAnsi="Calibri" w:cs="Calibri"/>
          <w:sz w:val="22"/>
          <w:szCs w:val="22"/>
        </w:rPr>
        <w:t>08;</w:t>
      </w:r>
    </w:p>
    <w:p w:rsidR="00E15D22" w:rsidRPr="0026429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264298">
        <w:rPr>
          <w:rFonts w:ascii="Calibri" w:hAnsi="Calibri" w:cs="Calibri"/>
          <w:color w:val="000000"/>
          <w:sz w:val="22"/>
          <w:szCs w:val="22"/>
        </w:rPr>
        <w:t xml:space="preserve">di essere consapevole che i contenuti di tale dichiarazione potranno essere oggetto di verifica a cura della Stazione Appaltante, ai sensi dell’art. 99, del </w:t>
      </w:r>
      <w:r>
        <w:rPr>
          <w:rFonts w:ascii="Calibri" w:hAnsi="Calibri" w:cs="Calibri"/>
          <w:sz w:val="22"/>
          <w:szCs w:val="22"/>
        </w:rPr>
        <w:t xml:space="preserve">d.lgs. </w:t>
      </w:r>
      <w:r w:rsidRPr="00264298">
        <w:rPr>
          <w:rFonts w:ascii="Calibri" w:hAnsi="Calibri" w:cs="Calibri"/>
          <w:color w:val="000000"/>
          <w:sz w:val="22"/>
          <w:szCs w:val="22"/>
        </w:rPr>
        <w:t>n. 36/2023 e con le conseguenze previste dalla normativa vigente per il caso di mancata prova o prova non conforme a quanto qui dichiarato;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 xml:space="preserve">di essere consapevole che, in caso di aggiudicazione, sarà tenuto al rispetto degli obblighi di condotta </w:t>
      </w:r>
      <w:r w:rsidRPr="00375F48">
        <w:rPr>
          <w:rFonts w:ascii="Calibri" w:hAnsi="Calibri" w:cs="Calibri"/>
          <w:sz w:val="22"/>
          <w:szCs w:val="22"/>
        </w:rPr>
        <w:t>derivanti dal «</w:t>
      </w:r>
      <w:r w:rsidRPr="00E62E69">
        <w:rPr>
          <w:rFonts w:ascii="Calibri" w:hAnsi="Calibri" w:cs="Calibri"/>
          <w:i/>
          <w:iCs/>
          <w:sz w:val="22"/>
          <w:szCs w:val="22"/>
        </w:rPr>
        <w:t>Codice di comportamento dei dipendenti pubblici</w:t>
      </w:r>
      <w:r w:rsidRPr="00375F48">
        <w:rPr>
          <w:rFonts w:ascii="Calibri" w:hAnsi="Calibri" w:cs="Calibri"/>
          <w:sz w:val="22"/>
          <w:szCs w:val="22"/>
        </w:rPr>
        <w:t>», di cui al d.P.R. 16 aprile 2013, n. 62;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 xml:space="preserve">che sarà tenuto a trasmettere, prima dell’avvio delle prestazioni, la documentazione di avvenuta denunzia agli enti previdenziali, inclusa la cassa edile, assicurativi e antinfortunistici, nonché copia del piano di sicurezza di cui all’art. </w:t>
      </w:r>
      <w:r>
        <w:rPr>
          <w:rFonts w:ascii="Calibri" w:hAnsi="Calibri" w:cs="Calibri"/>
          <w:color w:val="000000"/>
          <w:sz w:val="22"/>
          <w:szCs w:val="22"/>
        </w:rPr>
        <w:t>119</w:t>
      </w:r>
      <w:r w:rsidRPr="00375F48">
        <w:rPr>
          <w:rFonts w:ascii="Calibri" w:hAnsi="Calibri" w:cs="Calibri"/>
          <w:color w:val="000000"/>
          <w:sz w:val="22"/>
          <w:szCs w:val="22"/>
        </w:rPr>
        <w:t>, comma 1</w:t>
      </w:r>
      <w:r>
        <w:rPr>
          <w:rFonts w:ascii="Calibri" w:hAnsi="Calibri" w:cs="Calibri"/>
          <w:color w:val="000000"/>
          <w:sz w:val="22"/>
          <w:szCs w:val="22"/>
        </w:rPr>
        <w:t>5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, del </w:t>
      </w:r>
      <w:r>
        <w:rPr>
          <w:rFonts w:ascii="Calibri" w:hAnsi="Calibri" w:cs="Calibri"/>
          <w:sz w:val="22"/>
          <w:szCs w:val="22"/>
        </w:rPr>
        <w:t xml:space="preserve">d.lgs. 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n. </w:t>
      </w:r>
      <w:r>
        <w:rPr>
          <w:rFonts w:ascii="Calibri" w:hAnsi="Calibri" w:cs="Calibri"/>
          <w:color w:val="000000"/>
          <w:sz w:val="22"/>
          <w:szCs w:val="22"/>
        </w:rPr>
        <w:t>36</w:t>
      </w:r>
      <w:r w:rsidRPr="00375F48">
        <w:rPr>
          <w:rFonts w:ascii="Calibri" w:hAnsi="Calibri" w:cs="Calibri"/>
          <w:color w:val="000000"/>
          <w:sz w:val="22"/>
          <w:szCs w:val="22"/>
        </w:rPr>
        <w:t>/</w:t>
      </w:r>
      <w:r>
        <w:rPr>
          <w:rFonts w:ascii="Calibri" w:hAnsi="Calibri" w:cs="Calibri"/>
          <w:color w:val="000000"/>
          <w:sz w:val="22"/>
          <w:szCs w:val="22"/>
        </w:rPr>
        <w:t>2023</w:t>
      </w:r>
      <w:r w:rsidRPr="00375F48">
        <w:rPr>
          <w:rFonts w:ascii="Calibri" w:hAnsi="Calibri" w:cs="Calibri"/>
          <w:color w:val="000000"/>
          <w:sz w:val="22"/>
          <w:szCs w:val="22"/>
        </w:rPr>
        <w:t>, ove necessario in ragione dell’oggetto delle prestazioni dell’appalto;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acconsentirà, in caso di affidamento dell’appalto, all’esecuzione anticipata del medesimo su semplice richiesta della Stazione Appaltante, per motivate ragioni di urgenza;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assumerà a proprio carico senza diritto di rivalsa i costi sostenuti per la registrazione del contratto e gli altri costi accessori della procedura, dovuti per legge;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osserverà integralmente il trattamento economico e normativo stabilito dai contratti collettivi nazionale e territoriale in vigore per il settore e per la zona nella quale si eseguono le prestazioni</w:t>
      </w:r>
      <w:r w:rsidRPr="00375F48">
        <w:rPr>
          <w:rFonts w:ascii="Calibri" w:hAnsi="Calibri" w:cs="Calibri"/>
          <w:sz w:val="22"/>
          <w:szCs w:val="22"/>
        </w:rPr>
        <w:t>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 assumerà a proprio carico tutti gli oneri previdenziali, assicurativi e retributivi previsti dalla legge;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che, in caso di aggiudicazione, ove tenuto per legge comunicherà alla Stazione Appaltante, per il tramite del RUP, e all’Osservatorio dei Contratti Pubblici, lo stato di avanzamento delle prestazioni, nonché le modalità di scelta dei contraenti e il numero e le qualifiche dei lavoratori occupati;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di impegnarsi alla stretta osservanza degli obblighi di tracciabilità dei flussi finanziari previsti dalla legge del 13 agosto 2010, n. 136 («</w:t>
      </w:r>
      <w:r w:rsidRPr="00375F48">
        <w:rPr>
          <w:rFonts w:ascii="Calibri" w:hAnsi="Calibri" w:cs="Calibri"/>
          <w:i/>
          <w:iCs/>
          <w:color w:val="000000"/>
          <w:sz w:val="22"/>
          <w:szCs w:val="22"/>
        </w:rPr>
        <w:t>Piano straordinario contro le mafie, nonché delega al Governo in materia di normativa antimafia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») e del </w:t>
      </w:r>
      <w:r>
        <w:rPr>
          <w:rFonts w:ascii="Calibri" w:hAnsi="Calibri" w:cs="Calibri"/>
          <w:color w:val="000000"/>
          <w:sz w:val="22"/>
          <w:szCs w:val="22"/>
        </w:rPr>
        <w:t xml:space="preserve">D.L. </w:t>
      </w:r>
      <w:r w:rsidRPr="00375F48">
        <w:rPr>
          <w:rFonts w:ascii="Calibri" w:hAnsi="Calibri" w:cs="Calibri"/>
          <w:color w:val="000000"/>
          <w:sz w:val="22"/>
          <w:szCs w:val="22"/>
        </w:rPr>
        <w:t>12 novembre 2010</w:t>
      </w:r>
      <w:r>
        <w:rPr>
          <w:rFonts w:ascii="Calibri" w:hAnsi="Calibri" w:cs="Calibri"/>
          <w:color w:val="000000"/>
          <w:sz w:val="22"/>
          <w:szCs w:val="22"/>
        </w:rPr>
        <w:t xml:space="preserve">, n. 187 </w:t>
      </w:r>
      <w:r w:rsidRPr="00375F48">
        <w:rPr>
          <w:rFonts w:ascii="Calibri" w:hAnsi="Calibri" w:cs="Calibri"/>
          <w:color w:val="000000"/>
          <w:sz w:val="22"/>
          <w:szCs w:val="22"/>
        </w:rPr>
        <w:t>(«</w:t>
      </w:r>
      <w:r w:rsidRPr="00375F48">
        <w:rPr>
          <w:rFonts w:ascii="Calibri" w:hAnsi="Calibri" w:cs="Calibri"/>
          <w:i/>
          <w:iCs/>
          <w:color w:val="000000"/>
          <w:sz w:val="22"/>
          <w:szCs w:val="22"/>
        </w:rPr>
        <w:t>Misure urgenti in materia di sicurezza</w:t>
      </w:r>
      <w:r w:rsidRPr="00375F48">
        <w:rPr>
          <w:rFonts w:ascii="Calibri" w:hAnsi="Calibri" w:cs="Calibri"/>
          <w:color w:val="000000"/>
          <w:sz w:val="22"/>
          <w:szCs w:val="22"/>
        </w:rPr>
        <w:t>»), convertito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con modificazioni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d</w:t>
      </w:r>
      <w:r>
        <w:rPr>
          <w:rFonts w:ascii="Calibri" w:hAnsi="Calibri" w:cs="Calibri"/>
          <w:color w:val="000000"/>
          <w:sz w:val="22"/>
          <w:szCs w:val="22"/>
        </w:rPr>
        <w:t>a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lla legge 17 dicembre 2010, </w:t>
      </w:r>
      <w:r>
        <w:rPr>
          <w:rFonts w:ascii="Calibri" w:hAnsi="Calibri" w:cs="Calibri"/>
          <w:color w:val="000000"/>
          <w:sz w:val="22"/>
          <w:szCs w:val="22"/>
        </w:rPr>
        <w:t>n. 217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e provvedimenti di attuazione, sia nei rapporti verso il Ministero che nei rapporti con la Filiera delle Imprese;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 xml:space="preserve">che manterrà in ogni caso il massimo riserbo su tutti i dati e le informazioni di cui verrà a conoscenza in occasione e/o nel corso della presente procedura, affinché i medesimi mantengano il proprio carattere segreto e/o riservato, ai fini della più piena tutela degli eventuali diritti di privativa industriale interessati e del riserbo sui dati non diffondibili ai sensi del Regolamento UE 679/2016 e del </w:t>
      </w:r>
      <w:r>
        <w:rPr>
          <w:rFonts w:ascii="Calibri" w:hAnsi="Calibri" w:cs="Calibri"/>
          <w:color w:val="000000"/>
          <w:sz w:val="22"/>
          <w:szCs w:val="22"/>
        </w:rPr>
        <w:t>d</w:t>
      </w:r>
      <w:r w:rsidRPr="00375F48">
        <w:rPr>
          <w:rFonts w:ascii="Calibri" w:hAnsi="Calibri" w:cs="Calibri"/>
          <w:color w:val="000000"/>
          <w:sz w:val="22"/>
          <w:szCs w:val="22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>l</w:t>
      </w:r>
      <w:r w:rsidRPr="00375F48">
        <w:rPr>
          <w:rFonts w:ascii="Calibri" w:hAnsi="Calibri" w:cs="Calibri"/>
          <w:color w:val="000000"/>
          <w:sz w:val="22"/>
          <w:szCs w:val="22"/>
        </w:rPr>
        <w:t>gs. 30 giugno 2003</w:t>
      </w:r>
      <w:r>
        <w:rPr>
          <w:rFonts w:ascii="Calibri" w:hAnsi="Calibri" w:cs="Calibri"/>
          <w:color w:val="000000"/>
          <w:sz w:val="22"/>
          <w:szCs w:val="22"/>
        </w:rPr>
        <w:t>, n. 196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 («</w:t>
      </w:r>
      <w:r w:rsidRPr="00375F48">
        <w:rPr>
          <w:rFonts w:ascii="Calibri" w:hAnsi="Calibri" w:cs="Calibri"/>
          <w:i/>
          <w:iCs/>
          <w:color w:val="000000"/>
          <w:sz w:val="22"/>
          <w:szCs w:val="22"/>
        </w:rPr>
        <w:t>Codice in materia di Protezione dei Dati Personali</w:t>
      </w:r>
      <w:r w:rsidRPr="00375F48">
        <w:rPr>
          <w:rFonts w:ascii="Calibri" w:hAnsi="Calibri" w:cs="Calibri"/>
          <w:color w:val="000000"/>
          <w:sz w:val="22"/>
          <w:szCs w:val="22"/>
        </w:rPr>
        <w:t>»);</w:t>
      </w:r>
    </w:p>
    <w:p w:rsidR="00E15D22" w:rsidRPr="00375F48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 xml:space="preserve">che, ai sensi e per gli effetti del precedente Regolamento UE 679/2016 e del </w:t>
      </w:r>
      <w:r>
        <w:rPr>
          <w:rFonts w:ascii="Calibri" w:hAnsi="Calibri" w:cs="Calibri"/>
          <w:color w:val="000000"/>
          <w:sz w:val="22"/>
          <w:szCs w:val="22"/>
        </w:rPr>
        <w:t>d</w:t>
      </w:r>
      <w:r w:rsidRPr="00375F48">
        <w:rPr>
          <w:rFonts w:ascii="Calibri" w:hAnsi="Calibri" w:cs="Calibri"/>
          <w:color w:val="000000"/>
          <w:sz w:val="22"/>
          <w:szCs w:val="22"/>
        </w:rPr>
        <w:t>.</w:t>
      </w:r>
      <w:r>
        <w:rPr>
          <w:rFonts w:ascii="Calibri" w:hAnsi="Calibri" w:cs="Calibri"/>
          <w:color w:val="000000"/>
          <w:sz w:val="22"/>
          <w:szCs w:val="22"/>
        </w:rPr>
        <w:t>l</w:t>
      </w:r>
      <w:r w:rsidRPr="00375F48">
        <w:rPr>
          <w:rFonts w:ascii="Calibri" w:hAnsi="Calibri" w:cs="Calibri"/>
          <w:color w:val="000000"/>
          <w:sz w:val="22"/>
          <w:szCs w:val="22"/>
        </w:rPr>
        <w:t xml:space="preserve">gs. </w:t>
      </w:r>
      <w:r>
        <w:rPr>
          <w:rFonts w:ascii="Calibri" w:hAnsi="Calibri" w:cs="Calibri"/>
          <w:color w:val="000000"/>
          <w:sz w:val="22"/>
          <w:szCs w:val="22"/>
        </w:rPr>
        <w:t xml:space="preserve">n. </w:t>
      </w:r>
      <w:r w:rsidRPr="00375F48">
        <w:rPr>
          <w:rFonts w:ascii="Calibri" w:hAnsi="Calibri" w:cs="Calibri"/>
          <w:color w:val="000000"/>
          <w:sz w:val="22"/>
          <w:szCs w:val="22"/>
        </w:rPr>
        <w:t>196/</w:t>
      </w:r>
      <w:r>
        <w:rPr>
          <w:rFonts w:ascii="Calibri" w:hAnsi="Calibri" w:cs="Calibri"/>
          <w:color w:val="000000"/>
          <w:sz w:val="22"/>
          <w:szCs w:val="22"/>
        </w:rPr>
        <w:t>20</w:t>
      </w:r>
      <w:r w:rsidRPr="00375F48">
        <w:rPr>
          <w:rFonts w:ascii="Calibri" w:hAnsi="Calibri" w:cs="Calibri"/>
          <w:color w:val="000000"/>
          <w:sz w:val="22"/>
          <w:szCs w:val="22"/>
        </w:rPr>
        <w:t>03, con la sottoscrizione della presente dichiarazione e la partecipazione alla procedura acconsente al trattamento dei dati forniti per le finalità di svolgimento della procedura stessa;</w:t>
      </w:r>
    </w:p>
    <w:p w:rsidR="00E15D22" w:rsidRDefault="00E15D22" w:rsidP="001E38D6">
      <w:pPr>
        <w:pStyle w:val="ListParagraph"/>
        <w:widowControl/>
        <w:numPr>
          <w:ilvl w:val="0"/>
          <w:numId w:val="15"/>
        </w:numPr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 w:rsidRPr="00375F48">
        <w:rPr>
          <w:rFonts w:ascii="Calibri" w:hAnsi="Calibri" w:cs="Calibri"/>
          <w:color w:val="000000"/>
          <w:sz w:val="22"/>
          <w:szCs w:val="22"/>
        </w:rPr>
        <w:t>di autorizzare espressamente la Stazione Appaltante a inviare comunicazioni, ai recapiti indicati in precedenza nella apposita tabella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:rsidR="00E15D22" w:rsidRPr="00480644" w:rsidRDefault="00E15D22" w:rsidP="00480644">
      <w:pPr>
        <w:widowControl/>
        <w:adjustRightInd/>
        <w:spacing w:after="120" w:line="276" w:lineRule="auto"/>
        <w:textAlignment w:val="auto"/>
        <w:rPr>
          <w:rFonts w:ascii="Calibri" w:hAnsi="Calibri" w:cs="Calibri"/>
          <w:b/>
          <w:sz w:val="22"/>
          <w:szCs w:val="22"/>
        </w:rPr>
      </w:pPr>
      <w:r w:rsidRPr="00480644">
        <w:rPr>
          <w:rFonts w:ascii="Calibri" w:hAnsi="Calibri" w:cs="Calibri"/>
          <w:b/>
          <w:sz w:val="22"/>
          <w:szCs w:val="22"/>
        </w:rPr>
        <w:t>A.1) Informazioni relative al subappalto</w:t>
      </w:r>
    </w:p>
    <w:p w:rsidR="00E15D22" w:rsidRPr="00480644" w:rsidRDefault="00E15D22" w:rsidP="00480644">
      <w:pPr>
        <w:spacing w:after="120" w:line="276" w:lineRule="auto"/>
        <w:rPr>
          <w:rFonts w:ascii="Calibri" w:hAnsi="Calibri" w:cs="Calibri"/>
          <w:b/>
          <w:sz w:val="22"/>
          <w:szCs w:val="22"/>
        </w:rPr>
      </w:pPr>
      <w:r w:rsidRPr="00480644">
        <w:rPr>
          <w:rFonts w:ascii="Calibri" w:hAnsi="Calibri" w:cs="Calibri"/>
          <w:bCs/>
          <w:sz w:val="22"/>
          <w:szCs w:val="22"/>
        </w:rPr>
        <w:t>[</w:t>
      </w:r>
      <w:r w:rsidRPr="00480644">
        <w:rPr>
          <w:rFonts w:ascii="Calibri" w:hAnsi="Calibri" w:cs="Calibri"/>
          <w:b/>
          <w:i/>
          <w:sz w:val="22"/>
          <w:szCs w:val="22"/>
        </w:rPr>
        <w:t>clausole a selezione alternativa</w:t>
      </w:r>
      <w:r w:rsidRPr="00480644">
        <w:rPr>
          <w:rFonts w:ascii="Calibri" w:hAnsi="Calibri" w:cs="Calibri"/>
          <w:bCs/>
          <w:sz w:val="22"/>
          <w:szCs w:val="22"/>
        </w:rPr>
        <w:t>]</w:t>
      </w:r>
    </w:p>
    <w:p w:rsidR="00E15D22" w:rsidRPr="00480644" w:rsidRDefault="00E15D22" w:rsidP="007D0ED0">
      <w:pPr>
        <w:pStyle w:val="ListParagraph"/>
        <w:widowControl/>
        <w:numPr>
          <w:ilvl w:val="0"/>
          <w:numId w:val="12"/>
        </w:numPr>
        <w:tabs>
          <w:tab w:val="clear" w:pos="720"/>
        </w:tabs>
        <w:adjustRightInd/>
        <w:spacing w:after="120" w:line="276" w:lineRule="auto"/>
        <w:ind w:left="426" w:hanging="284"/>
        <w:textAlignment w:val="auto"/>
        <w:rPr>
          <w:rFonts w:ascii="Calibri" w:hAnsi="Calibri" w:cs="Calibri"/>
          <w:sz w:val="22"/>
          <w:szCs w:val="22"/>
        </w:rPr>
      </w:pPr>
      <w:r w:rsidRPr="00480644">
        <w:rPr>
          <w:rFonts w:ascii="Calibri" w:hAnsi="Calibri" w:cs="Calibri"/>
          <w:sz w:val="22"/>
          <w:szCs w:val="22"/>
        </w:rPr>
        <w:t xml:space="preserve"> che </w:t>
      </w:r>
      <w:r w:rsidRPr="00480644">
        <w:rPr>
          <w:rFonts w:ascii="Calibri" w:hAnsi="Calibri" w:cs="Calibri"/>
          <w:b/>
          <w:bCs/>
          <w:sz w:val="22"/>
          <w:szCs w:val="22"/>
        </w:rPr>
        <w:t>non</w:t>
      </w:r>
      <w:r w:rsidRPr="00480644">
        <w:rPr>
          <w:rFonts w:ascii="Calibri" w:hAnsi="Calibri" w:cs="Calibri"/>
          <w:sz w:val="22"/>
          <w:szCs w:val="22"/>
        </w:rPr>
        <w:t xml:space="preserve"> intende subappaltare o concedere in cottimo parte delle prestazioni;</w:t>
      </w:r>
    </w:p>
    <w:p w:rsidR="00E15D22" w:rsidRPr="00480644" w:rsidRDefault="00E15D22" w:rsidP="00480644">
      <w:pPr>
        <w:spacing w:after="120" w:line="276" w:lineRule="auto"/>
        <w:rPr>
          <w:rFonts w:ascii="Calibri" w:hAnsi="Calibri" w:cs="Calibri"/>
          <w:i/>
          <w:sz w:val="22"/>
          <w:szCs w:val="22"/>
        </w:rPr>
      </w:pPr>
      <w:r w:rsidRPr="00480644">
        <w:rPr>
          <w:rFonts w:ascii="Calibri" w:hAnsi="Calibri" w:cs="Calibri"/>
          <w:sz w:val="22"/>
          <w:szCs w:val="22"/>
        </w:rPr>
        <w:t>[</w:t>
      </w:r>
      <w:r w:rsidRPr="00480644">
        <w:rPr>
          <w:rFonts w:ascii="Calibri" w:hAnsi="Calibri" w:cs="Calibri"/>
          <w:b/>
          <w:bCs/>
          <w:i/>
          <w:sz w:val="22"/>
          <w:szCs w:val="22"/>
        </w:rPr>
        <w:t>ovvero</w:t>
      </w:r>
      <w:r w:rsidRPr="00480644">
        <w:rPr>
          <w:rFonts w:ascii="Calibri" w:hAnsi="Calibri" w:cs="Calibri"/>
          <w:sz w:val="22"/>
          <w:szCs w:val="22"/>
        </w:rPr>
        <w:t>]</w:t>
      </w:r>
    </w:p>
    <w:p w:rsidR="00E15D22" w:rsidRPr="00480644" w:rsidRDefault="00E15D22" w:rsidP="007D0ED0">
      <w:pPr>
        <w:pStyle w:val="ListParagraph"/>
        <w:widowControl/>
        <w:numPr>
          <w:ilvl w:val="0"/>
          <w:numId w:val="12"/>
        </w:numPr>
        <w:tabs>
          <w:tab w:val="clear" w:pos="720"/>
        </w:tabs>
        <w:adjustRightInd/>
        <w:spacing w:after="120" w:line="276" w:lineRule="auto"/>
        <w:ind w:left="426" w:hanging="284"/>
        <w:textAlignment w:val="auto"/>
        <w:rPr>
          <w:rFonts w:ascii="Calibri" w:hAnsi="Calibri" w:cs="Calibri"/>
          <w:sz w:val="22"/>
          <w:szCs w:val="22"/>
        </w:rPr>
      </w:pPr>
      <w:r w:rsidRPr="00480644">
        <w:rPr>
          <w:rFonts w:ascii="Calibri" w:hAnsi="Calibri" w:cs="Calibri"/>
          <w:sz w:val="22"/>
          <w:szCs w:val="22"/>
        </w:rPr>
        <w:t>che intende subappaltare o concedere in cottimo parte delle prestazioni;</w:t>
      </w:r>
    </w:p>
    <w:p w:rsidR="00E15D22" w:rsidRDefault="00E15D22" w:rsidP="00532B49">
      <w:p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480644">
        <w:rPr>
          <w:rFonts w:ascii="Calibri" w:hAnsi="Calibri" w:cs="Calibri"/>
          <w:sz w:val="22"/>
          <w:szCs w:val="22"/>
        </w:rPr>
        <w:t>[</w:t>
      </w:r>
      <w:r w:rsidRPr="00480644">
        <w:rPr>
          <w:rFonts w:ascii="Calibri" w:hAnsi="Calibri" w:cs="Calibri"/>
          <w:i/>
          <w:sz w:val="22"/>
          <w:szCs w:val="22"/>
        </w:rPr>
        <w:t xml:space="preserve">compilare i seguenti campi </w:t>
      </w:r>
      <w:r w:rsidRPr="00480644">
        <w:rPr>
          <w:rFonts w:ascii="Calibri" w:hAnsi="Calibri" w:cs="Calibri"/>
          <w:b/>
          <w:bCs/>
          <w:i/>
          <w:sz w:val="22"/>
          <w:szCs w:val="22"/>
          <w:u w:val="single"/>
        </w:rPr>
        <w:t>solo in caso</w:t>
      </w:r>
      <w:r w:rsidRPr="00480644">
        <w:rPr>
          <w:rFonts w:ascii="Calibri" w:hAnsi="Calibri" w:cs="Calibri"/>
          <w:i/>
          <w:sz w:val="22"/>
          <w:szCs w:val="22"/>
        </w:rPr>
        <w:t xml:space="preserve"> di subappalto o di cottimo</w:t>
      </w:r>
      <w:r w:rsidRPr="00480644">
        <w:rPr>
          <w:rFonts w:ascii="Calibri" w:hAnsi="Calibri" w:cs="Calibri"/>
          <w:sz w:val="22"/>
          <w:szCs w:val="22"/>
        </w:rPr>
        <w:t>]</w:t>
      </w:r>
    </w:p>
    <w:p w:rsidR="00E15D22" w:rsidRPr="00480644" w:rsidRDefault="00E15D22" w:rsidP="00532B49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480644">
        <w:rPr>
          <w:rFonts w:ascii="Calibri" w:hAnsi="Calibri" w:cs="Calibri"/>
          <w:sz w:val="22"/>
          <w:szCs w:val="22"/>
        </w:rPr>
        <w:t xml:space="preserve">che la parte delle lavorazioni che intende subappaltare, nel rispetto dell’art. 119 del </w:t>
      </w:r>
      <w:r>
        <w:rPr>
          <w:rFonts w:ascii="Calibri" w:hAnsi="Calibri" w:cs="Calibri"/>
          <w:sz w:val="22"/>
          <w:szCs w:val="22"/>
        </w:rPr>
        <w:t>D.Lgs. n. 36/2023</w:t>
      </w:r>
      <w:r w:rsidRPr="00480644">
        <w:rPr>
          <w:rFonts w:ascii="Calibri" w:hAnsi="Calibri" w:cs="Calibri"/>
          <w:sz w:val="22"/>
          <w:szCs w:val="22"/>
        </w:rPr>
        <w:t xml:space="preserve"> è la seguente:</w:t>
      </w:r>
    </w:p>
    <w:tbl>
      <w:tblPr>
        <w:tblW w:w="0" w:type="auto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161"/>
      </w:tblGrid>
      <w:tr w:rsidR="00E15D22" w:rsidRPr="00480644" w:rsidTr="00532B49">
        <w:trPr>
          <w:jc w:val="center"/>
        </w:trPr>
        <w:tc>
          <w:tcPr>
            <w:tcW w:w="4898" w:type="dxa"/>
            <w:shd w:val="clear" w:color="auto" w:fill="D9D9D9"/>
          </w:tcPr>
          <w:p w:rsidR="00E15D22" w:rsidRPr="00480644" w:rsidRDefault="00E15D22" w:rsidP="00480644">
            <w:pPr>
              <w:pStyle w:val="ListParagraph"/>
              <w:spacing w:after="120" w:line="276" w:lineRule="auto"/>
              <w:ind w:left="-835" w:firstLine="835"/>
              <w:jc w:val="center"/>
              <w:rPr>
                <w:rFonts w:ascii="Calibri" w:hAnsi="Calibri" w:cs="Calibri"/>
                <w:b/>
                <w:iCs/>
                <w:smallCaps/>
                <w:sz w:val="22"/>
                <w:szCs w:val="22"/>
              </w:rPr>
            </w:pPr>
            <w:r w:rsidRPr="00480644">
              <w:rPr>
                <w:rFonts w:ascii="Calibri" w:hAnsi="Calibri" w:cs="Calibri"/>
                <w:b/>
                <w:iCs/>
                <w:smallCaps/>
                <w:sz w:val="22"/>
                <w:szCs w:val="22"/>
              </w:rPr>
              <w:t>Oggetto del subappalto</w:t>
            </w:r>
          </w:p>
        </w:tc>
        <w:tc>
          <w:tcPr>
            <w:tcW w:w="4161" w:type="dxa"/>
            <w:shd w:val="clear" w:color="auto" w:fill="D9D9D9"/>
          </w:tcPr>
          <w:p w:rsidR="00E15D22" w:rsidRPr="00480644" w:rsidRDefault="00E15D22" w:rsidP="00480644">
            <w:pPr>
              <w:pStyle w:val="ListParagraph"/>
              <w:spacing w:after="120" w:line="276" w:lineRule="auto"/>
              <w:ind w:left="0"/>
              <w:jc w:val="center"/>
              <w:rPr>
                <w:rFonts w:ascii="Calibri" w:hAnsi="Calibri" w:cs="Calibri"/>
                <w:b/>
                <w:iCs/>
                <w:smallCaps/>
                <w:sz w:val="22"/>
                <w:szCs w:val="22"/>
              </w:rPr>
            </w:pPr>
            <w:r w:rsidRPr="00480644">
              <w:rPr>
                <w:rFonts w:ascii="Calibri" w:hAnsi="Calibri" w:cs="Calibri"/>
                <w:b/>
                <w:iCs/>
                <w:smallCaps/>
                <w:sz w:val="22"/>
                <w:szCs w:val="22"/>
              </w:rPr>
              <w:t xml:space="preserve">Percentuale </w:t>
            </w:r>
          </w:p>
        </w:tc>
      </w:tr>
      <w:tr w:rsidR="00E15D22" w:rsidRPr="00480644" w:rsidTr="00532B49">
        <w:trPr>
          <w:trHeight w:val="697"/>
          <w:jc w:val="center"/>
        </w:trPr>
        <w:tc>
          <w:tcPr>
            <w:tcW w:w="4898" w:type="dxa"/>
          </w:tcPr>
          <w:p w:rsidR="00E15D22" w:rsidRPr="00480644" w:rsidRDefault="00E15D22" w:rsidP="00480644">
            <w:pPr>
              <w:widowControl/>
              <w:adjustRightInd/>
              <w:spacing w:after="120" w:line="276" w:lineRule="auto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61" w:type="dxa"/>
          </w:tcPr>
          <w:p w:rsidR="00E15D22" w:rsidRPr="00480644" w:rsidRDefault="00E15D22" w:rsidP="00480644">
            <w:pPr>
              <w:widowControl/>
              <w:adjustRightInd/>
              <w:spacing w:after="120" w:line="276" w:lineRule="auto"/>
              <w:ind w:left="72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E15D22" w:rsidRDefault="00E15D22" w:rsidP="001E38D6">
      <w:pPr>
        <w:widowControl/>
        <w:adjustRightInd/>
        <w:spacing w:after="120" w:line="276" w:lineRule="auto"/>
        <w:textAlignment w:val="auto"/>
        <w:rPr>
          <w:rFonts w:ascii="Calibri" w:hAnsi="Calibri" w:cs="Calibri"/>
          <w:b/>
          <w:sz w:val="22"/>
          <w:szCs w:val="22"/>
        </w:rPr>
      </w:pPr>
    </w:p>
    <w:p w:rsidR="00E15D22" w:rsidRPr="00375F48" w:rsidRDefault="00E15D22" w:rsidP="001E38D6">
      <w:pPr>
        <w:widowControl/>
        <w:adjustRightInd/>
        <w:spacing w:after="120" w:line="276" w:lineRule="auto"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A.2) </w:t>
      </w:r>
      <w:r w:rsidRPr="00375F48">
        <w:rPr>
          <w:rFonts w:ascii="Calibri" w:hAnsi="Calibri" w:cs="Calibri"/>
          <w:b/>
          <w:sz w:val="22"/>
          <w:szCs w:val="22"/>
        </w:rPr>
        <w:t>Dichiarazioni aggiuntive nel caso di raggruppamenti di operatori economici, consorzi ordinari</w:t>
      </w:r>
    </w:p>
    <w:p w:rsidR="00E15D22" w:rsidRPr="00532B49" w:rsidRDefault="00E15D22" w:rsidP="00532B49">
      <w:pPr>
        <w:pStyle w:val="ListParagraph"/>
        <w:widowControl/>
        <w:numPr>
          <w:ilvl w:val="0"/>
          <w:numId w:val="12"/>
        </w:numPr>
        <w:tabs>
          <w:tab w:val="clear" w:pos="720"/>
          <w:tab w:val="num" w:pos="426"/>
        </w:tabs>
        <w:adjustRightInd/>
        <w:spacing w:after="120" w:line="276" w:lineRule="auto"/>
        <w:ind w:left="426" w:hanging="284"/>
        <w:textAlignment w:val="auto"/>
      </w:pPr>
      <w:r w:rsidRPr="00375F48">
        <w:t>[selezionare la casella in caso di raggruppamenti o consorzi ordinari,</w:t>
      </w:r>
      <w:r w:rsidRPr="00375F48">
        <w:rPr>
          <w:b/>
        </w:rPr>
        <w:t xml:space="preserve"> non ancora costituiti</w:t>
      </w:r>
      <w:r w:rsidRPr="00375F48">
        <w:rPr>
          <w:u w:val="single"/>
        </w:rPr>
        <w:t>] di impegnarsi, in caso di affidamento</w:t>
      </w:r>
      <w:r w:rsidRPr="00375F48">
        <w:rPr>
          <w:b/>
          <w:u w:val="single"/>
        </w:rPr>
        <w:t>:</w:t>
      </w:r>
    </w:p>
    <w:p w:rsidR="00E15D22" w:rsidRPr="00375F48" w:rsidRDefault="00E15D22" w:rsidP="00532B49">
      <w:pPr>
        <w:pStyle w:val="ListParagraph"/>
        <w:widowControl/>
        <w:numPr>
          <w:ilvl w:val="0"/>
          <w:numId w:val="19"/>
        </w:numPr>
        <w:adjustRightInd/>
        <w:spacing w:after="120" w:line="276" w:lineRule="auto"/>
        <w:textAlignment w:val="auto"/>
      </w:pPr>
      <w:r w:rsidRPr="00375F48">
        <w:t>a costituirsi nella forma giuridica prescelta;</w:t>
      </w:r>
    </w:p>
    <w:p w:rsidR="00E15D22" w:rsidRPr="00375F48" w:rsidRDefault="00E15D22" w:rsidP="00532B49">
      <w:pPr>
        <w:widowControl/>
        <w:numPr>
          <w:ilvl w:val="0"/>
          <w:numId w:val="19"/>
        </w:numPr>
        <w:tabs>
          <w:tab w:val="left" w:pos="360"/>
        </w:tabs>
        <w:autoSpaceDE w:val="0"/>
        <w:autoSpaceDN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>a conferire a tal fine mandato collettivo speciale con rappresentanza al seguente soggetto designato</w:t>
      </w:r>
      <w:r>
        <w:rPr>
          <w:rFonts w:ascii="Calibri" w:hAnsi="Calibri" w:cs="Calibri"/>
          <w:sz w:val="22"/>
          <w:szCs w:val="22"/>
        </w:rPr>
        <w:t xml:space="preserve"> </w:t>
      </w:r>
      <w:r w:rsidRPr="00375F48">
        <w:rPr>
          <w:rFonts w:ascii="Calibri" w:hAnsi="Calibri" w:cs="Calibri"/>
          <w:sz w:val="22"/>
          <w:szCs w:val="22"/>
        </w:rPr>
        <w:t>mandatario _____________________________________________________________, il quale stipulerà il contratto in nome e per conto proprio e dei mandanti;</w:t>
      </w:r>
    </w:p>
    <w:p w:rsidR="00E15D22" w:rsidRPr="00375F48" w:rsidRDefault="00E15D22" w:rsidP="00532B49">
      <w:pPr>
        <w:widowControl/>
        <w:numPr>
          <w:ilvl w:val="0"/>
          <w:numId w:val="19"/>
        </w:numPr>
        <w:autoSpaceDE w:val="0"/>
        <w:autoSpaceDN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>a perfezionare in tempo utile detto mandato, e comunque entro i termini stabiliti dalla Stazione Appaltante;</w:t>
      </w:r>
    </w:p>
    <w:p w:rsidR="00E15D22" w:rsidRPr="00375F48" w:rsidRDefault="00E15D22" w:rsidP="00532B49">
      <w:pPr>
        <w:widowControl/>
        <w:numPr>
          <w:ilvl w:val="0"/>
          <w:numId w:val="19"/>
        </w:numPr>
        <w:autoSpaceDE w:val="0"/>
        <w:autoSpaceDN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 xml:space="preserve">a non modificare la composizione del raggruppamento o del consorzio, rispetto a quanto dichiarato nel Preventivo; </w:t>
      </w:r>
    </w:p>
    <w:p w:rsidR="00E15D22" w:rsidRPr="00375F48" w:rsidRDefault="00E15D22" w:rsidP="00532B49">
      <w:pPr>
        <w:widowControl/>
        <w:numPr>
          <w:ilvl w:val="0"/>
          <w:numId w:val="19"/>
        </w:numPr>
        <w:autoSpaceDE w:val="0"/>
        <w:autoSpaceDN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 xml:space="preserve">a rispettare tutte le prescrizioni poste dall’art. </w:t>
      </w:r>
      <w:r>
        <w:rPr>
          <w:rFonts w:ascii="Calibri" w:hAnsi="Calibri" w:cs="Calibri"/>
          <w:sz w:val="22"/>
          <w:szCs w:val="22"/>
        </w:rPr>
        <w:t>68</w:t>
      </w:r>
      <w:r w:rsidRPr="00375F48">
        <w:rPr>
          <w:rFonts w:ascii="Calibri" w:hAnsi="Calibri" w:cs="Calibri"/>
          <w:sz w:val="22"/>
          <w:szCs w:val="22"/>
        </w:rPr>
        <w:t xml:space="preserve"> del </w:t>
      </w:r>
      <w:r>
        <w:rPr>
          <w:rFonts w:ascii="Calibri" w:hAnsi="Calibri" w:cs="Calibri"/>
          <w:sz w:val="22"/>
          <w:szCs w:val="22"/>
        </w:rPr>
        <w:t>d.lgs. n. 36</w:t>
      </w:r>
      <w:r w:rsidRPr="00375F48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2023</w:t>
      </w:r>
      <w:r w:rsidRPr="00375F48">
        <w:rPr>
          <w:rFonts w:ascii="Calibri" w:hAnsi="Calibri" w:cs="Calibri"/>
          <w:sz w:val="22"/>
          <w:szCs w:val="22"/>
        </w:rPr>
        <w:t>;</w:t>
      </w:r>
    </w:p>
    <w:p w:rsidR="00E15D22" w:rsidRPr="00375F48" w:rsidRDefault="00E15D22" w:rsidP="001E38D6">
      <w:pPr>
        <w:tabs>
          <w:tab w:val="left" w:pos="360"/>
        </w:tabs>
        <w:autoSpaceDE w:val="0"/>
        <w:autoSpaceDN w:val="0"/>
        <w:spacing w:after="120" w:line="276" w:lineRule="auto"/>
        <w:rPr>
          <w:rFonts w:ascii="Calibri" w:hAnsi="Calibri" w:cs="Calibri"/>
          <w:i/>
          <w:sz w:val="22"/>
          <w:szCs w:val="22"/>
          <w:u w:val="single"/>
        </w:rPr>
      </w:pPr>
      <w:r w:rsidRPr="00375F48">
        <w:rPr>
          <w:rFonts w:ascii="Calibri" w:hAnsi="Calibri" w:cs="Calibri"/>
          <w:sz w:val="22"/>
          <w:szCs w:val="22"/>
          <w:u w:val="single"/>
        </w:rPr>
        <w:t>[</w:t>
      </w:r>
      <w:r w:rsidRPr="00375F48">
        <w:rPr>
          <w:rFonts w:ascii="Calibri" w:hAnsi="Calibri" w:cs="Calibri"/>
          <w:i/>
          <w:sz w:val="22"/>
          <w:szCs w:val="22"/>
          <w:u w:val="single"/>
        </w:rPr>
        <w:t>ovvero</w:t>
      </w:r>
      <w:r w:rsidRPr="00375F48">
        <w:rPr>
          <w:rFonts w:ascii="Calibri" w:hAnsi="Calibri" w:cs="Calibri"/>
          <w:sz w:val="22"/>
          <w:szCs w:val="22"/>
          <w:u w:val="single"/>
        </w:rPr>
        <w:t>]</w:t>
      </w:r>
    </w:p>
    <w:p w:rsidR="00E15D22" w:rsidRPr="00375F48" w:rsidRDefault="00E15D22" w:rsidP="007D0ED0">
      <w:pPr>
        <w:pStyle w:val="ListParagraph"/>
        <w:widowControl/>
        <w:numPr>
          <w:ilvl w:val="0"/>
          <w:numId w:val="13"/>
        </w:numPr>
        <w:tabs>
          <w:tab w:val="left" w:pos="360"/>
        </w:tabs>
        <w:autoSpaceDE w:val="0"/>
        <w:autoSpaceDN w:val="0"/>
        <w:spacing w:after="120" w:line="276" w:lineRule="auto"/>
        <w:ind w:left="426" w:hanging="284"/>
        <w:textAlignment w:val="auto"/>
        <w:rPr>
          <w:rFonts w:ascii="Calibri" w:hAnsi="Calibri" w:cs="Calibri"/>
          <w:b/>
          <w:sz w:val="22"/>
          <w:szCs w:val="22"/>
          <w:u w:val="single"/>
        </w:rPr>
      </w:pPr>
      <w:r w:rsidRPr="00375F48">
        <w:rPr>
          <w:rFonts w:ascii="Calibri" w:hAnsi="Calibri" w:cs="Calibri"/>
          <w:i/>
          <w:sz w:val="22"/>
          <w:szCs w:val="22"/>
        </w:rPr>
        <w:t xml:space="preserve">[selezionare la casella in caso di concorrenti plurisoggettivi </w:t>
      </w:r>
      <w:r w:rsidRPr="00375F48">
        <w:rPr>
          <w:rFonts w:ascii="Calibri" w:hAnsi="Calibri" w:cs="Calibri"/>
          <w:b/>
          <w:i/>
          <w:sz w:val="22"/>
          <w:szCs w:val="22"/>
        </w:rPr>
        <w:t>già costituiti</w:t>
      </w:r>
      <w:r w:rsidRPr="00375F48">
        <w:rPr>
          <w:rFonts w:ascii="Calibri" w:hAnsi="Calibri" w:cs="Calibri"/>
          <w:i/>
          <w:sz w:val="22"/>
          <w:szCs w:val="22"/>
        </w:rPr>
        <w:t xml:space="preserve">]: </w:t>
      </w:r>
    </w:p>
    <w:p w:rsidR="00E15D22" w:rsidRPr="00375F48" w:rsidRDefault="00E15D22" w:rsidP="007D0ED0">
      <w:pPr>
        <w:widowControl/>
        <w:numPr>
          <w:ilvl w:val="0"/>
          <w:numId w:val="11"/>
        </w:numPr>
        <w:tabs>
          <w:tab w:val="clear" w:pos="2160"/>
          <w:tab w:val="num" w:pos="851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sz w:val="22"/>
          <w:szCs w:val="22"/>
        </w:rPr>
        <w:t>che al seguente soggetto designato mandatario _____________________________________________, è stato conferito mandato collettivo speciale con rappresentanza mediante il seguente atto ________________________________________;</w:t>
      </w:r>
    </w:p>
    <w:p w:rsidR="00E15D22" w:rsidRPr="00375F48" w:rsidRDefault="00E15D22" w:rsidP="001E38D6">
      <w:pPr>
        <w:widowControl/>
        <w:autoSpaceDE w:val="0"/>
        <w:autoSpaceDN w:val="0"/>
        <w:spacing w:after="120" w:line="276" w:lineRule="auto"/>
        <w:textAlignment w:val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b/>
          <w:sz w:val="22"/>
          <w:szCs w:val="22"/>
        </w:rPr>
        <w:t>A.</w:t>
      </w:r>
      <w:r>
        <w:rPr>
          <w:rFonts w:ascii="Calibri" w:hAnsi="Calibri" w:cs="Calibri"/>
          <w:b/>
          <w:sz w:val="22"/>
          <w:szCs w:val="22"/>
        </w:rPr>
        <w:t>3</w:t>
      </w:r>
      <w:r w:rsidRPr="00375F48">
        <w:rPr>
          <w:rFonts w:ascii="Calibri" w:hAnsi="Calibri" w:cs="Calibri"/>
          <w:b/>
          <w:sz w:val="22"/>
          <w:szCs w:val="22"/>
        </w:rPr>
        <w:t>)</w:t>
      </w:r>
      <w:r w:rsidRPr="00375F48">
        <w:rPr>
          <w:rFonts w:ascii="Calibri" w:hAnsi="Calibri" w:cs="Calibri"/>
          <w:sz w:val="22"/>
          <w:szCs w:val="22"/>
        </w:rPr>
        <w:t xml:space="preserve"> </w:t>
      </w:r>
      <w:r w:rsidRPr="00375F48">
        <w:rPr>
          <w:rFonts w:ascii="Calibri" w:hAnsi="Calibri" w:cs="Calibri"/>
          <w:b/>
          <w:sz w:val="22"/>
          <w:szCs w:val="22"/>
        </w:rPr>
        <w:t xml:space="preserve">Ulteriori dichiarazioni aggiuntive nel caso di consorzi di cui all’art. </w:t>
      </w:r>
      <w:r>
        <w:rPr>
          <w:rFonts w:ascii="Calibri" w:hAnsi="Calibri" w:cs="Calibri"/>
          <w:b/>
          <w:sz w:val="22"/>
          <w:szCs w:val="22"/>
        </w:rPr>
        <w:t>65</w:t>
      </w:r>
      <w:r w:rsidRPr="00375F48">
        <w:rPr>
          <w:rFonts w:ascii="Calibri" w:hAnsi="Calibri" w:cs="Calibri"/>
          <w:b/>
          <w:sz w:val="22"/>
          <w:szCs w:val="22"/>
        </w:rPr>
        <w:t>, comma 2, lett. b)</w:t>
      </w:r>
      <w:r>
        <w:rPr>
          <w:rFonts w:ascii="Calibri" w:hAnsi="Calibri" w:cs="Calibri"/>
          <w:b/>
          <w:sz w:val="22"/>
          <w:szCs w:val="22"/>
        </w:rPr>
        <w:t>, c)</w:t>
      </w:r>
      <w:r w:rsidRPr="00375F48">
        <w:rPr>
          <w:rFonts w:ascii="Calibri" w:hAnsi="Calibri" w:cs="Calibri"/>
          <w:b/>
          <w:sz w:val="22"/>
          <w:szCs w:val="22"/>
        </w:rPr>
        <w:t xml:space="preserve"> e </w:t>
      </w:r>
      <w:r>
        <w:rPr>
          <w:rFonts w:ascii="Calibri" w:hAnsi="Calibri" w:cs="Calibri"/>
          <w:b/>
          <w:sz w:val="22"/>
          <w:szCs w:val="22"/>
        </w:rPr>
        <w:t>d</w:t>
      </w:r>
      <w:r w:rsidRPr="00375F48">
        <w:rPr>
          <w:rFonts w:ascii="Calibri" w:hAnsi="Calibri" w:cs="Calibri"/>
          <w:b/>
          <w:sz w:val="22"/>
          <w:szCs w:val="22"/>
        </w:rPr>
        <w:t xml:space="preserve">) del </w:t>
      </w:r>
      <w:r>
        <w:rPr>
          <w:rFonts w:ascii="Calibri" w:hAnsi="Calibri" w:cs="Calibri"/>
          <w:b/>
          <w:sz w:val="22"/>
          <w:szCs w:val="22"/>
        </w:rPr>
        <w:t>d</w:t>
      </w:r>
      <w:r w:rsidRPr="00BE3C4D">
        <w:rPr>
          <w:rFonts w:ascii="Calibri" w:hAnsi="Calibri" w:cs="Calibri"/>
          <w:b/>
          <w:sz w:val="22"/>
          <w:szCs w:val="22"/>
        </w:rPr>
        <w:t>.</w:t>
      </w:r>
      <w:r>
        <w:rPr>
          <w:rFonts w:ascii="Calibri" w:hAnsi="Calibri" w:cs="Calibri"/>
          <w:b/>
          <w:sz w:val="22"/>
          <w:szCs w:val="22"/>
        </w:rPr>
        <w:t>l</w:t>
      </w:r>
      <w:r w:rsidRPr="00BE3C4D">
        <w:rPr>
          <w:rFonts w:ascii="Calibri" w:hAnsi="Calibri" w:cs="Calibri"/>
          <w:b/>
          <w:sz w:val="22"/>
          <w:szCs w:val="22"/>
        </w:rPr>
        <w:t xml:space="preserve">gs. </w:t>
      </w:r>
      <w:r w:rsidRPr="00375F48">
        <w:rPr>
          <w:rFonts w:ascii="Calibri" w:hAnsi="Calibri" w:cs="Calibri"/>
          <w:b/>
          <w:sz w:val="22"/>
          <w:szCs w:val="22"/>
        </w:rPr>
        <w:t xml:space="preserve">n. </w:t>
      </w:r>
      <w:r>
        <w:rPr>
          <w:rFonts w:ascii="Calibri" w:hAnsi="Calibri" w:cs="Calibri"/>
          <w:b/>
          <w:sz w:val="22"/>
          <w:szCs w:val="22"/>
        </w:rPr>
        <w:t>36/2023</w:t>
      </w:r>
      <w:r w:rsidRPr="00375F48">
        <w:rPr>
          <w:rFonts w:ascii="Calibri" w:hAnsi="Calibri" w:cs="Calibri"/>
          <w:b/>
          <w:sz w:val="22"/>
          <w:szCs w:val="22"/>
        </w:rPr>
        <w:t xml:space="preserve"> </w:t>
      </w:r>
    </w:p>
    <w:p w:rsidR="00E15D22" w:rsidRPr="00375F48" w:rsidRDefault="00E15D22" w:rsidP="007D0ED0">
      <w:pPr>
        <w:widowControl/>
        <w:numPr>
          <w:ilvl w:val="0"/>
          <w:numId w:val="8"/>
        </w:numPr>
        <w:tabs>
          <w:tab w:val="num" w:pos="360"/>
        </w:tabs>
        <w:adjustRightInd/>
        <w:spacing w:after="120" w:line="276" w:lineRule="auto"/>
        <w:ind w:left="0" w:firstLine="0"/>
        <w:textAlignment w:val="auto"/>
        <w:rPr>
          <w:rFonts w:ascii="Calibri" w:hAnsi="Calibri" w:cs="Calibri"/>
          <w:sz w:val="22"/>
          <w:szCs w:val="22"/>
          <w:lang w:eastAsia="en-US"/>
        </w:rPr>
      </w:pPr>
      <w:r w:rsidRPr="00375F48">
        <w:rPr>
          <w:rFonts w:ascii="Calibri" w:hAnsi="Calibri" w:cs="Calibri"/>
          <w:sz w:val="22"/>
          <w:szCs w:val="22"/>
          <w:lang w:eastAsia="en-US"/>
        </w:rPr>
        <w:t>[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 xml:space="preserve">selezionare la casella in caso di </w:t>
      </w:r>
      <w:r w:rsidRPr="00375F48">
        <w:rPr>
          <w:rFonts w:ascii="Calibri" w:hAnsi="Calibri" w:cs="Calibri"/>
          <w:i/>
          <w:sz w:val="22"/>
          <w:szCs w:val="22"/>
          <w:u w:val="single"/>
          <w:lang w:eastAsia="en-US"/>
        </w:rPr>
        <w:t>consorzi</w:t>
      </w:r>
      <w:r w:rsidRPr="00375F48">
        <w:rPr>
          <w:rFonts w:ascii="Calibri" w:hAnsi="Calibri" w:cs="Calibri"/>
          <w:sz w:val="22"/>
          <w:szCs w:val="22"/>
          <w:lang w:eastAsia="en-US"/>
        </w:rPr>
        <w:t>]</w:t>
      </w:r>
      <w:r w:rsidRPr="00375F48">
        <w:rPr>
          <w:rFonts w:ascii="Calibri" w:hAnsi="Calibri" w:cs="Calibri"/>
          <w:i/>
          <w:sz w:val="22"/>
          <w:szCs w:val="22"/>
          <w:lang w:eastAsia="en-US"/>
        </w:rPr>
        <w:t xml:space="preserve"> </w:t>
      </w:r>
      <w:r w:rsidRPr="00375F48">
        <w:rPr>
          <w:rFonts w:ascii="Calibri" w:hAnsi="Calibri" w:cs="Calibri"/>
          <w:sz w:val="22"/>
          <w:szCs w:val="22"/>
          <w:lang w:eastAsia="en-US"/>
        </w:rPr>
        <w:t>che i consorziati per i quali il consorzio concorre sono i seguenti: _____________________________________________.</w:t>
      </w:r>
    </w:p>
    <w:p w:rsidR="00E15D22" w:rsidRPr="00375F48" w:rsidRDefault="00E15D22" w:rsidP="001E38D6">
      <w:pPr>
        <w:tabs>
          <w:tab w:val="left" w:pos="360"/>
        </w:tabs>
        <w:spacing w:after="120" w:line="276" w:lineRule="auto"/>
        <w:rPr>
          <w:rFonts w:ascii="Calibri" w:hAnsi="Calibri" w:cs="Calibri"/>
          <w:sz w:val="22"/>
          <w:szCs w:val="22"/>
        </w:rPr>
      </w:pPr>
    </w:p>
    <w:p w:rsidR="00E15D22" w:rsidRPr="00375F48" w:rsidRDefault="00E15D22" w:rsidP="001E38D6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i/>
          <w:sz w:val="22"/>
          <w:szCs w:val="22"/>
        </w:rPr>
        <w:t xml:space="preserve">[Luogo e Data] </w:t>
      </w:r>
      <w:r w:rsidRPr="00375F48">
        <w:rPr>
          <w:rFonts w:ascii="Calibri" w:hAnsi="Calibri" w:cs="Calibri"/>
          <w:sz w:val="22"/>
          <w:szCs w:val="22"/>
        </w:rPr>
        <w:t>___________, ___________.</w:t>
      </w:r>
    </w:p>
    <w:p w:rsidR="00E15D22" w:rsidRPr="00375F48" w:rsidRDefault="00E15D22" w:rsidP="001E38D6">
      <w:pPr>
        <w:spacing w:after="120" w:line="276" w:lineRule="auto"/>
        <w:rPr>
          <w:rFonts w:ascii="Calibri" w:hAnsi="Calibri" w:cs="Calibri"/>
          <w:i/>
          <w:sz w:val="22"/>
          <w:szCs w:val="22"/>
        </w:rPr>
      </w:pPr>
      <w:r w:rsidRPr="00375F48">
        <w:rPr>
          <w:rFonts w:ascii="Calibri" w:hAnsi="Calibri" w:cs="Calibri"/>
          <w:i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Calibri" w:hAnsi="Calibri" w:cs="Calibri"/>
          <w:i/>
          <w:sz w:val="22"/>
          <w:szCs w:val="22"/>
        </w:rPr>
        <w:t xml:space="preserve">                            </w:t>
      </w:r>
      <w:r w:rsidRPr="00375F48">
        <w:rPr>
          <w:rFonts w:ascii="Calibri" w:hAnsi="Calibri" w:cs="Calibri"/>
          <w:i/>
          <w:sz w:val="22"/>
          <w:szCs w:val="22"/>
        </w:rPr>
        <w:t xml:space="preserve">  [Firma </w:t>
      </w:r>
      <w:r>
        <w:rPr>
          <w:rFonts w:ascii="Calibri" w:hAnsi="Calibri" w:cs="Calibri"/>
          <w:i/>
          <w:sz w:val="22"/>
          <w:szCs w:val="22"/>
        </w:rPr>
        <w:t>del Legale rappresentante</w:t>
      </w:r>
      <w:r w:rsidRPr="00375F48">
        <w:rPr>
          <w:rFonts w:ascii="Calibri" w:hAnsi="Calibri" w:cs="Calibri"/>
          <w:i/>
          <w:sz w:val="22"/>
          <w:szCs w:val="22"/>
        </w:rPr>
        <w:t>]</w:t>
      </w:r>
    </w:p>
    <w:p w:rsidR="00E15D22" w:rsidRPr="00375F48" w:rsidRDefault="00E15D22" w:rsidP="001E38D6">
      <w:pPr>
        <w:spacing w:after="120" w:line="276" w:lineRule="auto"/>
        <w:jc w:val="right"/>
        <w:rPr>
          <w:rFonts w:ascii="Calibri" w:hAnsi="Calibri" w:cs="Calibri"/>
          <w:b/>
          <w:sz w:val="22"/>
          <w:szCs w:val="22"/>
          <w:u w:val="single"/>
        </w:rPr>
      </w:pPr>
      <w:r w:rsidRPr="00375F48">
        <w:rPr>
          <w:rFonts w:ascii="Calibri" w:hAnsi="Calibri" w:cs="Calibri"/>
          <w:i/>
          <w:sz w:val="22"/>
          <w:szCs w:val="22"/>
        </w:rPr>
        <w:t>_________________________</w:t>
      </w:r>
    </w:p>
    <w:p w:rsidR="00E15D22" w:rsidRPr="00375F48" w:rsidRDefault="00E15D22" w:rsidP="001E38D6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375F48">
        <w:rPr>
          <w:rFonts w:ascii="Calibri" w:hAnsi="Calibri" w:cs="Calibri"/>
          <w:b/>
          <w:sz w:val="22"/>
          <w:szCs w:val="22"/>
          <w:u w:val="single"/>
        </w:rPr>
        <w:t>Note</w:t>
      </w:r>
      <w:r w:rsidRPr="00375F48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375F48">
        <w:rPr>
          <w:rFonts w:ascii="Calibri" w:hAnsi="Calibri" w:cs="Calibri"/>
          <w:b/>
          <w:sz w:val="22"/>
          <w:szCs w:val="22"/>
          <w:u w:val="single"/>
        </w:rPr>
        <w:t>di compilazione</w:t>
      </w:r>
      <w:r w:rsidRPr="00375F48">
        <w:rPr>
          <w:rFonts w:ascii="Calibri" w:hAnsi="Calibri" w:cs="Calibri"/>
          <w:sz w:val="22"/>
          <w:szCs w:val="22"/>
        </w:rPr>
        <w:t>:</w:t>
      </w:r>
    </w:p>
    <w:p w:rsidR="00E15D22" w:rsidRPr="00375F48" w:rsidRDefault="00E15D22" w:rsidP="007D0ED0">
      <w:pPr>
        <w:widowControl/>
        <w:numPr>
          <w:ilvl w:val="0"/>
          <w:numId w:val="7"/>
        </w:numPr>
        <w:tabs>
          <w:tab w:val="clear" w:pos="284"/>
        </w:tabs>
        <w:adjustRightInd/>
        <w:spacing w:after="120" w:line="276" w:lineRule="auto"/>
        <w:ind w:left="360" w:hanging="360"/>
        <w:textAlignment w:val="auto"/>
        <w:rPr>
          <w:rFonts w:ascii="Calibri" w:hAnsi="Calibri" w:cs="Calibri"/>
          <w:i/>
          <w:sz w:val="22"/>
          <w:szCs w:val="22"/>
        </w:rPr>
      </w:pPr>
      <w:r w:rsidRPr="00375F48">
        <w:rPr>
          <w:rFonts w:ascii="Calibri" w:hAnsi="Calibri" w:cs="Calibri"/>
          <w:i/>
          <w:sz w:val="22"/>
          <w:szCs w:val="22"/>
        </w:rPr>
        <w:t>la presente dichiarazione dovrà essere sottoscritta digitalmente da parte (</w:t>
      </w:r>
      <w:r w:rsidRPr="00375F48">
        <w:rPr>
          <w:rFonts w:ascii="Calibri" w:hAnsi="Calibri" w:cs="Calibri"/>
          <w:b/>
          <w:i/>
          <w:sz w:val="22"/>
          <w:szCs w:val="22"/>
        </w:rPr>
        <w:t>i</w:t>
      </w:r>
      <w:r w:rsidRPr="00375F48">
        <w:rPr>
          <w:rFonts w:ascii="Calibri" w:hAnsi="Calibri" w:cs="Calibri"/>
          <w:i/>
          <w:sz w:val="22"/>
          <w:szCs w:val="22"/>
        </w:rPr>
        <w:t>) del legale rappresentante o (</w:t>
      </w:r>
      <w:r w:rsidRPr="00375F48">
        <w:rPr>
          <w:rFonts w:ascii="Calibri" w:hAnsi="Calibri" w:cs="Calibri"/>
          <w:b/>
          <w:i/>
          <w:sz w:val="22"/>
          <w:szCs w:val="22"/>
        </w:rPr>
        <w:t>ii</w:t>
      </w:r>
      <w:r w:rsidRPr="00375F48">
        <w:rPr>
          <w:rFonts w:ascii="Calibri" w:hAnsi="Calibri" w:cs="Calibri"/>
          <w:i/>
          <w:sz w:val="22"/>
          <w:szCs w:val="22"/>
        </w:rPr>
        <w:t>) da persona abilitata ad impegnare l’operatore. In tale ultimo caso, dovrà essere prodotta in atti copia scansionata della fonte dei poteri sottoscritta digitalmente;</w:t>
      </w:r>
    </w:p>
    <w:p w:rsidR="00E15D22" w:rsidRPr="00375F48" w:rsidRDefault="00E15D22" w:rsidP="007D0ED0">
      <w:pPr>
        <w:widowControl/>
        <w:numPr>
          <w:ilvl w:val="0"/>
          <w:numId w:val="7"/>
        </w:numPr>
        <w:tabs>
          <w:tab w:val="clear" w:pos="284"/>
        </w:tabs>
        <w:adjustRightInd/>
        <w:spacing w:after="120" w:line="276" w:lineRule="auto"/>
        <w:ind w:left="360" w:hanging="360"/>
        <w:textAlignment w:val="auto"/>
        <w:rPr>
          <w:rFonts w:ascii="Calibri" w:hAnsi="Calibri" w:cs="Calibri"/>
          <w:i/>
          <w:sz w:val="22"/>
          <w:szCs w:val="22"/>
        </w:rPr>
      </w:pPr>
      <w:r w:rsidRPr="00375F48">
        <w:rPr>
          <w:rFonts w:ascii="Calibri" w:hAnsi="Calibri" w:cs="Calibri"/>
          <w:i/>
          <w:sz w:val="22"/>
          <w:szCs w:val="22"/>
        </w:rPr>
        <w:t xml:space="preserve">la presente dichiarazione dovrà essere prodotta da ciascuna impresa concorrente, da ogni singolo operatore del raggruppamento o del consorzio ordinario, dai consorzi di cui all’art. </w:t>
      </w:r>
      <w:r>
        <w:rPr>
          <w:rFonts w:ascii="Calibri" w:hAnsi="Calibri" w:cs="Calibri"/>
          <w:i/>
          <w:sz w:val="22"/>
          <w:szCs w:val="22"/>
        </w:rPr>
        <w:t>65</w:t>
      </w:r>
      <w:r w:rsidRPr="00375F48">
        <w:rPr>
          <w:rFonts w:ascii="Calibri" w:hAnsi="Calibri" w:cs="Calibri"/>
          <w:i/>
          <w:sz w:val="22"/>
          <w:szCs w:val="22"/>
        </w:rPr>
        <w:t>, comma 2, lett. b)</w:t>
      </w:r>
      <w:r>
        <w:rPr>
          <w:rFonts w:ascii="Calibri" w:hAnsi="Calibri" w:cs="Calibri"/>
          <w:i/>
          <w:sz w:val="22"/>
          <w:szCs w:val="22"/>
        </w:rPr>
        <w:t>, c)</w:t>
      </w:r>
      <w:r w:rsidRPr="00375F48">
        <w:rPr>
          <w:rFonts w:ascii="Calibri" w:hAnsi="Calibri" w:cs="Calibri"/>
          <w:i/>
          <w:sz w:val="22"/>
          <w:szCs w:val="22"/>
        </w:rPr>
        <w:t xml:space="preserve"> e </w:t>
      </w:r>
      <w:r>
        <w:rPr>
          <w:rFonts w:ascii="Calibri" w:hAnsi="Calibri" w:cs="Calibri"/>
          <w:i/>
          <w:sz w:val="22"/>
          <w:szCs w:val="22"/>
        </w:rPr>
        <w:t>d</w:t>
      </w:r>
      <w:r w:rsidRPr="00375F48">
        <w:rPr>
          <w:rFonts w:ascii="Calibri" w:hAnsi="Calibri" w:cs="Calibri"/>
          <w:i/>
          <w:sz w:val="22"/>
          <w:szCs w:val="22"/>
        </w:rPr>
        <w:t xml:space="preserve">), del </w:t>
      </w:r>
      <w:r>
        <w:rPr>
          <w:rFonts w:ascii="Calibri" w:hAnsi="Calibri" w:cs="Calibri"/>
          <w:i/>
          <w:sz w:val="22"/>
          <w:szCs w:val="22"/>
        </w:rPr>
        <w:t>d</w:t>
      </w:r>
      <w:r w:rsidRPr="00BE3C4D">
        <w:rPr>
          <w:rFonts w:ascii="Calibri" w:hAnsi="Calibri" w:cs="Calibri"/>
          <w:i/>
          <w:sz w:val="22"/>
          <w:szCs w:val="22"/>
        </w:rPr>
        <w:t>.</w:t>
      </w:r>
      <w:r>
        <w:rPr>
          <w:rFonts w:ascii="Calibri" w:hAnsi="Calibri" w:cs="Calibri"/>
          <w:i/>
          <w:sz w:val="22"/>
          <w:szCs w:val="22"/>
        </w:rPr>
        <w:t>l</w:t>
      </w:r>
      <w:r w:rsidRPr="00BE3C4D">
        <w:rPr>
          <w:rFonts w:ascii="Calibri" w:hAnsi="Calibri" w:cs="Calibri"/>
          <w:i/>
          <w:sz w:val="22"/>
          <w:szCs w:val="22"/>
        </w:rPr>
        <w:t xml:space="preserve">gs. </w:t>
      </w:r>
      <w:r w:rsidRPr="00375F48">
        <w:rPr>
          <w:rFonts w:ascii="Calibri" w:hAnsi="Calibri" w:cs="Calibri"/>
          <w:i/>
          <w:sz w:val="22"/>
          <w:szCs w:val="22"/>
        </w:rPr>
        <w:t xml:space="preserve">n. </w:t>
      </w:r>
      <w:r>
        <w:rPr>
          <w:rFonts w:ascii="Calibri" w:hAnsi="Calibri" w:cs="Calibri"/>
          <w:i/>
          <w:sz w:val="22"/>
          <w:szCs w:val="22"/>
        </w:rPr>
        <w:t>36</w:t>
      </w:r>
      <w:r w:rsidRPr="00375F48">
        <w:rPr>
          <w:rFonts w:ascii="Calibri" w:hAnsi="Calibri" w:cs="Calibri"/>
          <w:i/>
          <w:sz w:val="22"/>
          <w:szCs w:val="22"/>
        </w:rPr>
        <w:t>/20</w:t>
      </w:r>
      <w:r>
        <w:rPr>
          <w:rFonts w:ascii="Calibri" w:hAnsi="Calibri" w:cs="Calibri"/>
          <w:i/>
          <w:sz w:val="22"/>
          <w:szCs w:val="22"/>
        </w:rPr>
        <w:t>23</w:t>
      </w:r>
      <w:r w:rsidRPr="00375F48">
        <w:rPr>
          <w:rFonts w:ascii="Calibri" w:hAnsi="Calibri" w:cs="Calibri"/>
          <w:i/>
          <w:sz w:val="22"/>
          <w:szCs w:val="22"/>
        </w:rPr>
        <w:t xml:space="preserve"> e da tutte le imprese da questi indicate come concorrenti;</w:t>
      </w:r>
    </w:p>
    <w:p w:rsidR="00E15D22" w:rsidRPr="00375F48" w:rsidRDefault="00E15D22" w:rsidP="007D0ED0">
      <w:pPr>
        <w:widowControl/>
        <w:numPr>
          <w:ilvl w:val="0"/>
          <w:numId w:val="7"/>
        </w:numPr>
        <w:tabs>
          <w:tab w:val="clear" w:pos="284"/>
        </w:tabs>
        <w:adjustRightInd/>
        <w:spacing w:after="120" w:line="276" w:lineRule="auto"/>
        <w:ind w:left="360" w:hanging="360"/>
        <w:textAlignment w:val="auto"/>
        <w:rPr>
          <w:rFonts w:ascii="Calibri" w:hAnsi="Calibri" w:cs="Calibri"/>
          <w:i/>
          <w:sz w:val="22"/>
          <w:szCs w:val="22"/>
        </w:rPr>
      </w:pPr>
      <w:r w:rsidRPr="00375F48">
        <w:rPr>
          <w:rFonts w:ascii="Calibri" w:hAnsi="Calibri" w:cs="Calibri"/>
          <w:i/>
          <w:sz w:val="22"/>
          <w:szCs w:val="22"/>
        </w:rPr>
        <w:t>all’atto della compilazione, selezionare le opzioni a compilazione alternativa barrando il relativo riquadro, in maniera tale che la scelta del soggetto che compila sia chiaramente espressa;</w:t>
      </w:r>
    </w:p>
    <w:p w:rsidR="00E15D22" w:rsidRPr="00375F48" w:rsidRDefault="00E15D22" w:rsidP="007D0ED0">
      <w:pPr>
        <w:widowControl/>
        <w:numPr>
          <w:ilvl w:val="0"/>
          <w:numId w:val="7"/>
        </w:numPr>
        <w:tabs>
          <w:tab w:val="clear" w:pos="284"/>
        </w:tabs>
        <w:adjustRightInd/>
        <w:spacing w:after="120" w:line="276" w:lineRule="auto"/>
        <w:ind w:left="360" w:hanging="360"/>
        <w:textAlignment w:val="auto"/>
        <w:rPr>
          <w:rFonts w:ascii="Calibri" w:hAnsi="Calibri" w:cs="Calibri"/>
          <w:b/>
          <w:bCs/>
          <w:iCs/>
          <w:sz w:val="22"/>
          <w:szCs w:val="22"/>
        </w:rPr>
      </w:pPr>
      <w:r w:rsidRPr="00375F48">
        <w:rPr>
          <w:rFonts w:ascii="Calibri" w:hAnsi="Calibri" w:cs="Calibri"/>
          <w:i/>
          <w:sz w:val="22"/>
          <w:szCs w:val="22"/>
        </w:rPr>
        <w:t>le clausole obbligatorie non potranno essere oggetto di spunta e/o eliminazione.</w:t>
      </w:r>
    </w:p>
    <w:p w:rsidR="00E15D22" w:rsidRPr="00A236DA" w:rsidRDefault="00E15D22" w:rsidP="001E38D6">
      <w:pPr>
        <w:pStyle w:val="sche4"/>
        <w:tabs>
          <w:tab w:val="left" w:pos="4800"/>
        </w:tabs>
        <w:spacing w:after="120" w:line="276" w:lineRule="auto"/>
        <w:ind w:left="450" w:hanging="450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:rsidR="00E15D22" w:rsidRPr="00A236DA" w:rsidRDefault="00E15D22" w:rsidP="001E38D6">
      <w:pPr>
        <w:pStyle w:val="sche4"/>
        <w:tabs>
          <w:tab w:val="left" w:pos="4800"/>
        </w:tabs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:rsidR="00E15D22" w:rsidRPr="00A236DA" w:rsidRDefault="00E15D22" w:rsidP="001E38D6">
      <w:pPr>
        <w:pStyle w:val="sche4"/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:rsidR="00E15D22" w:rsidRPr="00A236DA" w:rsidRDefault="00E15D22" w:rsidP="001E38D6">
      <w:pPr>
        <w:pStyle w:val="sche4"/>
        <w:spacing w:after="120" w:line="276" w:lineRule="auto"/>
        <w:rPr>
          <w:rFonts w:ascii="Garamond" w:hAnsi="Garamond"/>
          <w:sz w:val="26"/>
          <w:szCs w:val="26"/>
          <w:lang w:val="it-IT"/>
        </w:rPr>
      </w:pPr>
    </w:p>
    <w:sectPr w:rsidR="00E15D22" w:rsidRPr="00A236DA" w:rsidSect="00532B49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99" w:right="1416" w:bottom="1134" w:left="1134" w:header="567" w:footer="851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D22" w:rsidRDefault="00E15D22">
      <w:r>
        <w:separator/>
      </w:r>
    </w:p>
  </w:endnote>
  <w:endnote w:type="continuationSeparator" w:id="0">
    <w:p w:rsidR="00E15D22" w:rsidRDefault="00E15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Calibri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22" w:rsidRDefault="00E15D22" w:rsidP="00F954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5D22" w:rsidRDefault="00E15D22" w:rsidP="000537E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22" w:rsidRDefault="00E15D22" w:rsidP="00F954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15D22" w:rsidRPr="00890845" w:rsidRDefault="00E15D22" w:rsidP="000537E0">
    <w:pPr>
      <w:pStyle w:val="Footer"/>
      <w:ind w:right="360"/>
      <w:jc w:val="center"/>
      <w:rPr>
        <w:sz w:val="16"/>
        <w:szCs w:val="16"/>
      </w:rPr>
    </w:pPr>
    <w:r>
      <w:rPr>
        <w:noProof/>
      </w:rPr>
      <w:pict>
        <v:group id="_x0000_s2049" style="position:absolute;left:0;text-align:left;margin-left:0;margin-top:14.9pt;width:566.95pt;height:49.6pt;z-index:251658240;mso-position-horizontal:center;mso-position-horizontal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">
          <o:lock v:ext="edit" aspectratio="t"/>
          <v:group id="Gruppo 2" o:spid="_x0000_s2050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Rettangolo" o:spid="_x0000_s2051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" stroked="f" strokeweight="1pt">
              <v:stroke miterlimit="4"/>
              <v:textbox inset="3.6pt,,3.6p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FUTURA_INLINEA.png" o:spid="_x0000_s2052" type="#_x0000_t75" style="position:absolute;left:1402;top:730;width:53914;height:2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" strokeweight="1pt">
              <v:stroke miterlimit="4"/>
              <v:imagedata r:id="rId1" o:title=""/>
            </v:shape>
          </v:group>
          <v:line id="Connettore diritto 8" o:spid="_x0000_s2053" style="position:absolute;visibility:visibl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" strokecolor="#3e9389" strokeweight="2pt">
            <v:stroke joinstyle="miter"/>
          </v:line>
          <w10:wrap anchorx="margin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22" w:rsidRPr="00375F48" w:rsidRDefault="00E15D22" w:rsidP="00375F48">
    <w:pPr>
      <w:pStyle w:val="Footer"/>
      <w:jc w:val="center"/>
      <w:rPr>
        <w:rFonts w:ascii="Calibri" w:hAnsi="Calibri" w:cs="Calibri"/>
        <w:sz w:val="18"/>
        <w:szCs w:val="18"/>
      </w:rPr>
    </w:pPr>
    <w:r w:rsidRPr="00375F48">
      <w:rPr>
        <w:rFonts w:ascii="Calibri" w:hAnsi="Calibri" w:cs="Calibri"/>
        <w:sz w:val="18"/>
        <w:szCs w:val="18"/>
      </w:rPr>
      <w:fldChar w:fldCharType="begin"/>
    </w:r>
    <w:r w:rsidRPr="00375F48">
      <w:rPr>
        <w:rFonts w:ascii="Calibri" w:hAnsi="Calibri" w:cs="Calibri"/>
        <w:sz w:val="18"/>
        <w:szCs w:val="18"/>
      </w:rPr>
      <w:instrText>PAGE   \* MERGEFORMAT</w:instrText>
    </w:r>
    <w:r w:rsidRPr="00375F48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noProof/>
        <w:sz w:val="18"/>
        <w:szCs w:val="18"/>
      </w:rPr>
      <w:t>1</w:t>
    </w:r>
    <w:r w:rsidRPr="00375F48">
      <w:rPr>
        <w:rFonts w:ascii="Calibri" w:hAnsi="Calibri" w:cs="Calibri"/>
        <w:sz w:val="18"/>
        <w:szCs w:val="18"/>
      </w:rPr>
      <w:fldChar w:fldCharType="end"/>
    </w:r>
    <w:r>
      <w:rPr>
        <w:noProof/>
      </w:rPr>
      <w:pict>
        <v:group id="Gruppo 3" o:spid="_x0000_s2054" style="position:absolute;left:0;text-align:left;margin-left:0;margin-top:13.9pt;width:566.95pt;height:49.6pt;z-index:251657216;mso-position-horizontal:center;mso-position-horizontal-relative:page;mso-position-vertical-relative:text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">
          <o:lock v:ext="edit" aspectratio="t"/>
          <v:group id="Gruppo 2" o:spid="_x0000_s2055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<v:rect id="Rettangolo" o:spid="_x0000_s2056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<v:stroke miterlimit="4"/>
              <v:textbox inset="3.6pt,,3.6pt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FUTURA_INLINEA.png" o:spid="_x0000_s2057" type="#_x0000_t75" style="position:absolute;left:1402;top:730;width:53914;height:2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<v:stroke miterlimit="4"/>
              <v:imagedata r:id="rId1" o:title=""/>
            </v:shape>
          </v:group>
          <v:line id="Connettore diritto 8" o:spid="_x0000_s2058" style="position:absolute;visibility:visibl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<v:stroke joinstyle="miter"/>
          </v:line>
          <w10:wrap anchorx="page"/>
        </v:group>
      </w:pict>
    </w:r>
  </w:p>
  <w:p w:rsidR="00E15D22" w:rsidRDefault="00E15D22" w:rsidP="009E6718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D22" w:rsidRDefault="00E15D22">
      <w:r>
        <w:separator/>
      </w:r>
    </w:p>
  </w:footnote>
  <w:footnote w:type="continuationSeparator" w:id="0">
    <w:p w:rsidR="00E15D22" w:rsidRDefault="00E15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D22" w:rsidRPr="001D77C5" w:rsidRDefault="00E15D22" w:rsidP="00B13CB5">
    <w:pPr>
      <w:pStyle w:val="Header"/>
      <w:rPr>
        <w:rFonts w:ascii="Calibri" w:hAnsi="Calibri" w:cs="Calibri"/>
        <w:sz w:val="22"/>
        <w:szCs w:val="22"/>
        <w:highlight w:val="yellow"/>
      </w:rPr>
    </w:pPr>
  </w:p>
  <w:p w:rsidR="00E15D22" w:rsidRDefault="00E15D22" w:rsidP="00162D71">
    <w:pPr>
      <w:pStyle w:val="Header"/>
      <w:jc w:val="center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218076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47DAD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29F4DA1"/>
    <w:multiLevelType w:val="hybridMultilevel"/>
    <w:tmpl w:val="F63E3768"/>
    <w:lvl w:ilvl="0" w:tplc="0D3E6EE2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A691A10"/>
    <w:multiLevelType w:val="hybridMultilevel"/>
    <w:tmpl w:val="889C3186"/>
    <w:lvl w:ilvl="0" w:tplc="51B618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878E6"/>
    <w:multiLevelType w:val="hybridMultilevel"/>
    <w:tmpl w:val="CED2F0F6"/>
    <w:lvl w:ilvl="0" w:tplc="97366DF8">
      <w:start w:val="1"/>
      <w:numFmt w:val="bullet"/>
      <w:lvlText w:val=""/>
      <w:lvlJc w:val="left"/>
      <w:pPr>
        <w:tabs>
          <w:tab w:val="num" w:pos="766"/>
        </w:tabs>
        <w:ind w:left="822" w:hanging="3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24D94088"/>
    <w:multiLevelType w:val="hybridMultilevel"/>
    <w:tmpl w:val="DAB86F2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07E3C"/>
    <w:multiLevelType w:val="hybridMultilevel"/>
    <w:tmpl w:val="2D8C9CB8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372F9D"/>
    <w:multiLevelType w:val="hybridMultilevel"/>
    <w:tmpl w:val="D66C7C3C"/>
    <w:lvl w:ilvl="0" w:tplc="743E0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73465"/>
    <w:multiLevelType w:val="hybridMultilevel"/>
    <w:tmpl w:val="E5FED7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E01BF"/>
    <w:multiLevelType w:val="hybridMultilevel"/>
    <w:tmpl w:val="59487568"/>
    <w:lvl w:ilvl="0" w:tplc="EA42695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b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22A7D3E"/>
    <w:multiLevelType w:val="hybridMultilevel"/>
    <w:tmpl w:val="48A68AC0"/>
    <w:lvl w:ilvl="0" w:tplc="85EEA25A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  <w:b w:val="0"/>
        <w:bCs w:val="0"/>
        <w:i/>
        <w:iCs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182737"/>
    <w:multiLevelType w:val="hybridMultilevel"/>
    <w:tmpl w:val="9FEC9CCC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9B7668"/>
    <w:multiLevelType w:val="hybridMultilevel"/>
    <w:tmpl w:val="833C08C6"/>
    <w:lvl w:ilvl="0" w:tplc="629A1A64">
      <w:start w:val="1"/>
      <w:numFmt w:val="bullet"/>
      <w:lvlText w:val=""/>
      <w:lvlJc w:val="left"/>
      <w:pPr>
        <w:tabs>
          <w:tab w:val="num" w:pos="720"/>
        </w:tabs>
        <w:ind w:left="7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BDD4F94"/>
    <w:multiLevelType w:val="hybridMultilevel"/>
    <w:tmpl w:val="4A1EF330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11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4"/>
  </w:num>
  <w:num w:numId="13">
    <w:abstractNumId w:val="10"/>
  </w:num>
  <w:num w:numId="14">
    <w:abstractNumId w:val="4"/>
  </w:num>
  <w:num w:numId="15">
    <w:abstractNumId w:val="8"/>
  </w:num>
  <w:num w:numId="16">
    <w:abstractNumId w:val="9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</w:num>
  <w:num w:numId="19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stylePaneFormatFilter w:val="3F01"/>
  <w:defaultTabStop w:val="709"/>
  <w:hyphenationZone w:val="283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D62"/>
    <w:rsid w:val="00000DB1"/>
    <w:rsid w:val="0000109A"/>
    <w:rsid w:val="00002FC4"/>
    <w:rsid w:val="00005AD5"/>
    <w:rsid w:val="00006BF9"/>
    <w:rsid w:val="00006DD2"/>
    <w:rsid w:val="00010393"/>
    <w:rsid w:val="0001091B"/>
    <w:rsid w:val="00011344"/>
    <w:rsid w:val="00013837"/>
    <w:rsid w:val="0001427E"/>
    <w:rsid w:val="00014798"/>
    <w:rsid w:val="00022692"/>
    <w:rsid w:val="000231CC"/>
    <w:rsid w:val="00024822"/>
    <w:rsid w:val="00030E4D"/>
    <w:rsid w:val="00031E8B"/>
    <w:rsid w:val="00031EE5"/>
    <w:rsid w:val="0003389A"/>
    <w:rsid w:val="00034E84"/>
    <w:rsid w:val="00035BF2"/>
    <w:rsid w:val="00036589"/>
    <w:rsid w:val="000367AD"/>
    <w:rsid w:val="0003693B"/>
    <w:rsid w:val="00043F3C"/>
    <w:rsid w:val="000446F8"/>
    <w:rsid w:val="00047DA2"/>
    <w:rsid w:val="00050788"/>
    <w:rsid w:val="00051072"/>
    <w:rsid w:val="0005298F"/>
    <w:rsid w:val="000537E0"/>
    <w:rsid w:val="000540F6"/>
    <w:rsid w:val="00057E40"/>
    <w:rsid w:val="00061191"/>
    <w:rsid w:val="00062541"/>
    <w:rsid w:val="00063562"/>
    <w:rsid w:val="00064918"/>
    <w:rsid w:val="000708FE"/>
    <w:rsid w:val="00071914"/>
    <w:rsid w:val="00072931"/>
    <w:rsid w:val="000732EE"/>
    <w:rsid w:val="00073B5F"/>
    <w:rsid w:val="00074897"/>
    <w:rsid w:val="00076AAD"/>
    <w:rsid w:val="000772F8"/>
    <w:rsid w:val="000774BB"/>
    <w:rsid w:val="00080D7D"/>
    <w:rsid w:val="000815B7"/>
    <w:rsid w:val="00081CD7"/>
    <w:rsid w:val="00081DAD"/>
    <w:rsid w:val="000845FC"/>
    <w:rsid w:val="00084FFE"/>
    <w:rsid w:val="00087E86"/>
    <w:rsid w:val="00092FB2"/>
    <w:rsid w:val="00095B10"/>
    <w:rsid w:val="00096082"/>
    <w:rsid w:val="000976A4"/>
    <w:rsid w:val="000A3825"/>
    <w:rsid w:val="000A6A35"/>
    <w:rsid w:val="000A76E9"/>
    <w:rsid w:val="000A7857"/>
    <w:rsid w:val="000A7CF5"/>
    <w:rsid w:val="000B228D"/>
    <w:rsid w:val="000B25EA"/>
    <w:rsid w:val="000B3CCC"/>
    <w:rsid w:val="000B6868"/>
    <w:rsid w:val="000C0125"/>
    <w:rsid w:val="000C1B3F"/>
    <w:rsid w:val="000C1B7A"/>
    <w:rsid w:val="000C277D"/>
    <w:rsid w:val="000C30D0"/>
    <w:rsid w:val="000C4C97"/>
    <w:rsid w:val="000C588D"/>
    <w:rsid w:val="000C6483"/>
    <w:rsid w:val="000C6DB2"/>
    <w:rsid w:val="000D49AF"/>
    <w:rsid w:val="000D59B1"/>
    <w:rsid w:val="000D662E"/>
    <w:rsid w:val="000D69AD"/>
    <w:rsid w:val="000E2054"/>
    <w:rsid w:val="000E540E"/>
    <w:rsid w:val="000E5C1E"/>
    <w:rsid w:val="000F08BB"/>
    <w:rsid w:val="000F3E81"/>
    <w:rsid w:val="000F4C9B"/>
    <w:rsid w:val="000F6EB2"/>
    <w:rsid w:val="000F72B5"/>
    <w:rsid w:val="000F7A66"/>
    <w:rsid w:val="00101A7C"/>
    <w:rsid w:val="00102198"/>
    <w:rsid w:val="00102CCB"/>
    <w:rsid w:val="00102D0C"/>
    <w:rsid w:val="0010354B"/>
    <w:rsid w:val="001059DC"/>
    <w:rsid w:val="00110A5C"/>
    <w:rsid w:val="001122D8"/>
    <w:rsid w:val="001207A9"/>
    <w:rsid w:val="001216A0"/>
    <w:rsid w:val="00125AA7"/>
    <w:rsid w:val="001276E4"/>
    <w:rsid w:val="0013061F"/>
    <w:rsid w:val="001309A2"/>
    <w:rsid w:val="00130C73"/>
    <w:rsid w:val="001337F7"/>
    <w:rsid w:val="00133973"/>
    <w:rsid w:val="00133BAD"/>
    <w:rsid w:val="001347D3"/>
    <w:rsid w:val="00135A1E"/>
    <w:rsid w:val="0014738B"/>
    <w:rsid w:val="001476D2"/>
    <w:rsid w:val="00147EEC"/>
    <w:rsid w:val="00150FD7"/>
    <w:rsid w:val="0015190C"/>
    <w:rsid w:val="00155573"/>
    <w:rsid w:val="001568B2"/>
    <w:rsid w:val="001569C0"/>
    <w:rsid w:val="00162D71"/>
    <w:rsid w:val="00164551"/>
    <w:rsid w:val="0016573B"/>
    <w:rsid w:val="00166005"/>
    <w:rsid w:val="0016624F"/>
    <w:rsid w:val="001712DB"/>
    <w:rsid w:val="00173471"/>
    <w:rsid w:val="0017451B"/>
    <w:rsid w:val="00177C61"/>
    <w:rsid w:val="00180102"/>
    <w:rsid w:val="00180623"/>
    <w:rsid w:val="00182CE8"/>
    <w:rsid w:val="0018308E"/>
    <w:rsid w:val="00183B12"/>
    <w:rsid w:val="001845D6"/>
    <w:rsid w:val="00184DA0"/>
    <w:rsid w:val="00187536"/>
    <w:rsid w:val="00187EA0"/>
    <w:rsid w:val="00191130"/>
    <w:rsid w:val="00191422"/>
    <w:rsid w:val="0019256D"/>
    <w:rsid w:val="00197228"/>
    <w:rsid w:val="00197BF0"/>
    <w:rsid w:val="001A14B5"/>
    <w:rsid w:val="001A351F"/>
    <w:rsid w:val="001A3862"/>
    <w:rsid w:val="001A3EE6"/>
    <w:rsid w:val="001A6443"/>
    <w:rsid w:val="001A7D86"/>
    <w:rsid w:val="001B28B7"/>
    <w:rsid w:val="001B3DE0"/>
    <w:rsid w:val="001B45F3"/>
    <w:rsid w:val="001B47C2"/>
    <w:rsid w:val="001B6798"/>
    <w:rsid w:val="001B7CD2"/>
    <w:rsid w:val="001C02B2"/>
    <w:rsid w:val="001C230F"/>
    <w:rsid w:val="001C25A4"/>
    <w:rsid w:val="001C564A"/>
    <w:rsid w:val="001D6573"/>
    <w:rsid w:val="001D77C5"/>
    <w:rsid w:val="001E095E"/>
    <w:rsid w:val="001E13D3"/>
    <w:rsid w:val="001E1C9B"/>
    <w:rsid w:val="001E23A0"/>
    <w:rsid w:val="001E38D6"/>
    <w:rsid w:val="001E39B8"/>
    <w:rsid w:val="001E4FA0"/>
    <w:rsid w:val="001E528A"/>
    <w:rsid w:val="001F039E"/>
    <w:rsid w:val="001F2EEE"/>
    <w:rsid w:val="001F4AFD"/>
    <w:rsid w:val="001F5E8A"/>
    <w:rsid w:val="001F6337"/>
    <w:rsid w:val="001F75C0"/>
    <w:rsid w:val="00200D06"/>
    <w:rsid w:val="00203FAB"/>
    <w:rsid w:val="00206B4D"/>
    <w:rsid w:val="00210638"/>
    <w:rsid w:val="00211316"/>
    <w:rsid w:val="00212656"/>
    <w:rsid w:val="002148A7"/>
    <w:rsid w:val="00220A46"/>
    <w:rsid w:val="002228FA"/>
    <w:rsid w:val="00222920"/>
    <w:rsid w:val="0022416F"/>
    <w:rsid w:val="002247FC"/>
    <w:rsid w:val="00224930"/>
    <w:rsid w:val="0022644D"/>
    <w:rsid w:val="00226585"/>
    <w:rsid w:val="002271A6"/>
    <w:rsid w:val="00227BAC"/>
    <w:rsid w:val="00227EED"/>
    <w:rsid w:val="00236554"/>
    <w:rsid w:val="00237A4E"/>
    <w:rsid w:val="00237D34"/>
    <w:rsid w:val="002402D2"/>
    <w:rsid w:val="00241703"/>
    <w:rsid w:val="00242557"/>
    <w:rsid w:val="002436BA"/>
    <w:rsid w:val="0024494E"/>
    <w:rsid w:val="002455CD"/>
    <w:rsid w:val="00245733"/>
    <w:rsid w:val="00246B10"/>
    <w:rsid w:val="0024718B"/>
    <w:rsid w:val="00250DDE"/>
    <w:rsid w:val="00253312"/>
    <w:rsid w:val="00254329"/>
    <w:rsid w:val="0025530C"/>
    <w:rsid w:val="002606D6"/>
    <w:rsid w:val="00260DFD"/>
    <w:rsid w:val="00262526"/>
    <w:rsid w:val="002626A0"/>
    <w:rsid w:val="002631A9"/>
    <w:rsid w:val="00264298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61B1"/>
    <w:rsid w:val="00287598"/>
    <w:rsid w:val="002876B1"/>
    <w:rsid w:val="00291960"/>
    <w:rsid w:val="002923F4"/>
    <w:rsid w:val="00292618"/>
    <w:rsid w:val="00293F94"/>
    <w:rsid w:val="002970E9"/>
    <w:rsid w:val="00297573"/>
    <w:rsid w:val="00297D66"/>
    <w:rsid w:val="002A282C"/>
    <w:rsid w:val="002A4341"/>
    <w:rsid w:val="002A4A92"/>
    <w:rsid w:val="002A77A8"/>
    <w:rsid w:val="002B0AC6"/>
    <w:rsid w:val="002B0C84"/>
    <w:rsid w:val="002B0D1C"/>
    <w:rsid w:val="002B14E2"/>
    <w:rsid w:val="002B24F7"/>
    <w:rsid w:val="002B3EB2"/>
    <w:rsid w:val="002B4D57"/>
    <w:rsid w:val="002B5E31"/>
    <w:rsid w:val="002C371D"/>
    <w:rsid w:val="002C39E2"/>
    <w:rsid w:val="002C3F3D"/>
    <w:rsid w:val="002C6B3A"/>
    <w:rsid w:val="002C7A56"/>
    <w:rsid w:val="002D0188"/>
    <w:rsid w:val="002D2AC0"/>
    <w:rsid w:val="002D3696"/>
    <w:rsid w:val="002D4745"/>
    <w:rsid w:val="002D51D6"/>
    <w:rsid w:val="002D54B0"/>
    <w:rsid w:val="002D5BD8"/>
    <w:rsid w:val="002D7E1B"/>
    <w:rsid w:val="002E087D"/>
    <w:rsid w:val="002E1AA3"/>
    <w:rsid w:val="002E1FB1"/>
    <w:rsid w:val="002E2888"/>
    <w:rsid w:val="002E4929"/>
    <w:rsid w:val="002E5F56"/>
    <w:rsid w:val="002F02B3"/>
    <w:rsid w:val="002F1C91"/>
    <w:rsid w:val="002F1CAA"/>
    <w:rsid w:val="002F3125"/>
    <w:rsid w:val="002F4BA5"/>
    <w:rsid w:val="002F5E24"/>
    <w:rsid w:val="002F5F6C"/>
    <w:rsid w:val="002F685A"/>
    <w:rsid w:val="003041D9"/>
    <w:rsid w:val="00304C60"/>
    <w:rsid w:val="003065A2"/>
    <w:rsid w:val="00307F47"/>
    <w:rsid w:val="00311AF2"/>
    <w:rsid w:val="00311D1F"/>
    <w:rsid w:val="003126D0"/>
    <w:rsid w:val="003153DF"/>
    <w:rsid w:val="003153E7"/>
    <w:rsid w:val="00316C54"/>
    <w:rsid w:val="00316D43"/>
    <w:rsid w:val="0032240F"/>
    <w:rsid w:val="00327282"/>
    <w:rsid w:val="00330D05"/>
    <w:rsid w:val="0033158C"/>
    <w:rsid w:val="00332DB6"/>
    <w:rsid w:val="00333230"/>
    <w:rsid w:val="003356B0"/>
    <w:rsid w:val="00337A25"/>
    <w:rsid w:val="00343731"/>
    <w:rsid w:val="003462B7"/>
    <w:rsid w:val="00350348"/>
    <w:rsid w:val="00351F7A"/>
    <w:rsid w:val="0035367A"/>
    <w:rsid w:val="0035414F"/>
    <w:rsid w:val="00357AA1"/>
    <w:rsid w:val="00357BF4"/>
    <w:rsid w:val="00361685"/>
    <w:rsid w:val="0036189D"/>
    <w:rsid w:val="00362A9D"/>
    <w:rsid w:val="00364C15"/>
    <w:rsid w:val="003655F8"/>
    <w:rsid w:val="00366EFF"/>
    <w:rsid w:val="00375F48"/>
    <w:rsid w:val="00381705"/>
    <w:rsid w:val="00385335"/>
    <w:rsid w:val="00385991"/>
    <w:rsid w:val="00386002"/>
    <w:rsid w:val="00386C7A"/>
    <w:rsid w:val="00387F1D"/>
    <w:rsid w:val="00390612"/>
    <w:rsid w:val="00391DA3"/>
    <w:rsid w:val="003932CB"/>
    <w:rsid w:val="003947C6"/>
    <w:rsid w:val="00394F65"/>
    <w:rsid w:val="00395C3B"/>
    <w:rsid w:val="003A0EF7"/>
    <w:rsid w:val="003A11E9"/>
    <w:rsid w:val="003A121E"/>
    <w:rsid w:val="003A1EBF"/>
    <w:rsid w:val="003A24E7"/>
    <w:rsid w:val="003A3462"/>
    <w:rsid w:val="003A6F3E"/>
    <w:rsid w:val="003A77CB"/>
    <w:rsid w:val="003B340F"/>
    <w:rsid w:val="003B66DF"/>
    <w:rsid w:val="003C0EB2"/>
    <w:rsid w:val="003C0F0A"/>
    <w:rsid w:val="003C24D8"/>
    <w:rsid w:val="003C327A"/>
    <w:rsid w:val="003C332B"/>
    <w:rsid w:val="003C4138"/>
    <w:rsid w:val="003C6D96"/>
    <w:rsid w:val="003C7ADE"/>
    <w:rsid w:val="003C7B29"/>
    <w:rsid w:val="003D1391"/>
    <w:rsid w:val="003D1580"/>
    <w:rsid w:val="003D3B9D"/>
    <w:rsid w:val="003D420E"/>
    <w:rsid w:val="003D58CB"/>
    <w:rsid w:val="003D778D"/>
    <w:rsid w:val="003E067C"/>
    <w:rsid w:val="003E071A"/>
    <w:rsid w:val="003E14F3"/>
    <w:rsid w:val="003E368D"/>
    <w:rsid w:val="003E7607"/>
    <w:rsid w:val="003F0DF6"/>
    <w:rsid w:val="003F4F9B"/>
    <w:rsid w:val="003F5691"/>
    <w:rsid w:val="003F56E7"/>
    <w:rsid w:val="003F6172"/>
    <w:rsid w:val="003F74B5"/>
    <w:rsid w:val="00402A23"/>
    <w:rsid w:val="00403D09"/>
    <w:rsid w:val="00405867"/>
    <w:rsid w:val="00420348"/>
    <w:rsid w:val="00422A7A"/>
    <w:rsid w:val="00424B8D"/>
    <w:rsid w:val="00425029"/>
    <w:rsid w:val="004250FB"/>
    <w:rsid w:val="00425320"/>
    <w:rsid w:val="00425413"/>
    <w:rsid w:val="004275D0"/>
    <w:rsid w:val="00427948"/>
    <w:rsid w:val="0043277D"/>
    <w:rsid w:val="00433130"/>
    <w:rsid w:val="00434568"/>
    <w:rsid w:val="00440B45"/>
    <w:rsid w:val="00440E62"/>
    <w:rsid w:val="00443677"/>
    <w:rsid w:val="00443DBB"/>
    <w:rsid w:val="00443FBE"/>
    <w:rsid w:val="00444360"/>
    <w:rsid w:val="004447B2"/>
    <w:rsid w:val="004457A1"/>
    <w:rsid w:val="004466D6"/>
    <w:rsid w:val="00447CCE"/>
    <w:rsid w:val="004511C3"/>
    <w:rsid w:val="00451B08"/>
    <w:rsid w:val="00454E0C"/>
    <w:rsid w:val="00457428"/>
    <w:rsid w:val="004618DF"/>
    <w:rsid w:val="00461D70"/>
    <w:rsid w:val="0046213C"/>
    <w:rsid w:val="0046282C"/>
    <w:rsid w:val="00462D39"/>
    <w:rsid w:val="0046368F"/>
    <w:rsid w:val="00465E2A"/>
    <w:rsid w:val="004700C7"/>
    <w:rsid w:val="00471E97"/>
    <w:rsid w:val="004736EF"/>
    <w:rsid w:val="004761F5"/>
    <w:rsid w:val="004765BA"/>
    <w:rsid w:val="00476CEB"/>
    <w:rsid w:val="00477E9E"/>
    <w:rsid w:val="00480462"/>
    <w:rsid w:val="00480644"/>
    <w:rsid w:val="00480A82"/>
    <w:rsid w:val="00481656"/>
    <w:rsid w:val="00483A8B"/>
    <w:rsid w:val="00485AA2"/>
    <w:rsid w:val="00487CC1"/>
    <w:rsid w:val="00490668"/>
    <w:rsid w:val="00490DC2"/>
    <w:rsid w:val="00490F58"/>
    <w:rsid w:val="0049204E"/>
    <w:rsid w:val="00495736"/>
    <w:rsid w:val="0049697D"/>
    <w:rsid w:val="004A18BF"/>
    <w:rsid w:val="004A1DC2"/>
    <w:rsid w:val="004A1F98"/>
    <w:rsid w:val="004A28FC"/>
    <w:rsid w:val="004A312E"/>
    <w:rsid w:val="004A3199"/>
    <w:rsid w:val="004A5469"/>
    <w:rsid w:val="004A68C6"/>
    <w:rsid w:val="004A70E1"/>
    <w:rsid w:val="004B03C5"/>
    <w:rsid w:val="004B1766"/>
    <w:rsid w:val="004B1904"/>
    <w:rsid w:val="004B21FB"/>
    <w:rsid w:val="004D1492"/>
    <w:rsid w:val="004D32F7"/>
    <w:rsid w:val="004D70DB"/>
    <w:rsid w:val="004E09B9"/>
    <w:rsid w:val="004E1A6C"/>
    <w:rsid w:val="004E1E33"/>
    <w:rsid w:val="004E32AE"/>
    <w:rsid w:val="004E7786"/>
    <w:rsid w:val="004F1C31"/>
    <w:rsid w:val="004F30C6"/>
    <w:rsid w:val="004F35A8"/>
    <w:rsid w:val="004F5497"/>
    <w:rsid w:val="004F65F9"/>
    <w:rsid w:val="004F697E"/>
    <w:rsid w:val="00500E42"/>
    <w:rsid w:val="00502453"/>
    <w:rsid w:val="005045BB"/>
    <w:rsid w:val="005051AA"/>
    <w:rsid w:val="005069B2"/>
    <w:rsid w:val="00507CD4"/>
    <w:rsid w:val="00511025"/>
    <w:rsid w:val="00511BDF"/>
    <w:rsid w:val="0051366A"/>
    <w:rsid w:val="00514566"/>
    <w:rsid w:val="00514BB4"/>
    <w:rsid w:val="00514F3A"/>
    <w:rsid w:val="00515948"/>
    <w:rsid w:val="005164B7"/>
    <w:rsid w:val="00524796"/>
    <w:rsid w:val="00527B79"/>
    <w:rsid w:val="00532412"/>
    <w:rsid w:val="00532B49"/>
    <w:rsid w:val="00534553"/>
    <w:rsid w:val="00536440"/>
    <w:rsid w:val="00536C2B"/>
    <w:rsid w:val="005407E3"/>
    <w:rsid w:val="00542332"/>
    <w:rsid w:val="0054407B"/>
    <w:rsid w:val="00544274"/>
    <w:rsid w:val="005455A0"/>
    <w:rsid w:val="00553136"/>
    <w:rsid w:val="00553CA4"/>
    <w:rsid w:val="005552A5"/>
    <w:rsid w:val="00555756"/>
    <w:rsid w:val="00561089"/>
    <w:rsid w:val="0056296A"/>
    <w:rsid w:val="00570464"/>
    <w:rsid w:val="0057103E"/>
    <w:rsid w:val="005716E9"/>
    <w:rsid w:val="00573408"/>
    <w:rsid w:val="00573B6D"/>
    <w:rsid w:val="00574DCB"/>
    <w:rsid w:val="00576766"/>
    <w:rsid w:val="005803F6"/>
    <w:rsid w:val="005859A2"/>
    <w:rsid w:val="00586D35"/>
    <w:rsid w:val="005875B2"/>
    <w:rsid w:val="005917CB"/>
    <w:rsid w:val="00593BE9"/>
    <w:rsid w:val="00597567"/>
    <w:rsid w:val="0059764A"/>
    <w:rsid w:val="00597ACC"/>
    <w:rsid w:val="005A46AF"/>
    <w:rsid w:val="005A785F"/>
    <w:rsid w:val="005B08E6"/>
    <w:rsid w:val="005B0990"/>
    <w:rsid w:val="005B1CE3"/>
    <w:rsid w:val="005B441C"/>
    <w:rsid w:val="005B52E2"/>
    <w:rsid w:val="005B63B2"/>
    <w:rsid w:val="005C08EE"/>
    <w:rsid w:val="005C4222"/>
    <w:rsid w:val="005C7626"/>
    <w:rsid w:val="005D15AC"/>
    <w:rsid w:val="005D1F7F"/>
    <w:rsid w:val="005D1FAB"/>
    <w:rsid w:val="005D5A1D"/>
    <w:rsid w:val="005D62F7"/>
    <w:rsid w:val="005D72F4"/>
    <w:rsid w:val="005E06E8"/>
    <w:rsid w:val="005E4D9B"/>
    <w:rsid w:val="005E5B09"/>
    <w:rsid w:val="005E76F7"/>
    <w:rsid w:val="005F39A1"/>
    <w:rsid w:val="005F6CF7"/>
    <w:rsid w:val="006022E0"/>
    <w:rsid w:val="00603C06"/>
    <w:rsid w:val="00605C10"/>
    <w:rsid w:val="00606FFD"/>
    <w:rsid w:val="006075D5"/>
    <w:rsid w:val="00610BB4"/>
    <w:rsid w:val="006146D9"/>
    <w:rsid w:val="00620B30"/>
    <w:rsid w:val="006214CC"/>
    <w:rsid w:val="00621742"/>
    <w:rsid w:val="00623271"/>
    <w:rsid w:val="0062449B"/>
    <w:rsid w:val="00626A7D"/>
    <w:rsid w:val="00634F02"/>
    <w:rsid w:val="00643398"/>
    <w:rsid w:val="00645727"/>
    <w:rsid w:val="00650C95"/>
    <w:rsid w:val="006519E4"/>
    <w:rsid w:val="00652B07"/>
    <w:rsid w:val="00653EE1"/>
    <w:rsid w:val="006543DC"/>
    <w:rsid w:val="00654511"/>
    <w:rsid w:val="00657C27"/>
    <w:rsid w:val="00662CF5"/>
    <w:rsid w:val="00663706"/>
    <w:rsid w:val="00664211"/>
    <w:rsid w:val="00664B3E"/>
    <w:rsid w:val="00665412"/>
    <w:rsid w:val="00670D5C"/>
    <w:rsid w:val="0067267C"/>
    <w:rsid w:val="0067298F"/>
    <w:rsid w:val="00672EB5"/>
    <w:rsid w:val="00673819"/>
    <w:rsid w:val="00673EC5"/>
    <w:rsid w:val="006749CD"/>
    <w:rsid w:val="006749D1"/>
    <w:rsid w:val="006751F9"/>
    <w:rsid w:val="00675459"/>
    <w:rsid w:val="006758C9"/>
    <w:rsid w:val="00676BD2"/>
    <w:rsid w:val="006771E2"/>
    <w:rsid w:val="00680FBA"/>
    <w:rsid w:val="00681C8D"/>
    <w:rsid w:val="0069015A"/>
    <w:rsid w:val="00690245"/>
    <w:rsid w:val="00692898"/>
    <w:rsid w:val="00692FA9"/>
    <w:rsid w:val="006A1ABE"/>
    <w:rsid w:val="006A2168"/>
    <w:rsid w:val="006A3024"/>
    <w:rsid w:val="006A497A"/>
    <w:rsid w:val="006A72DF"/>
    <w:rsid w:val="006A77B2"/>
    <w:rsid w:val="006B0467"/>
    <w:rsid w:val="006B14C7"/>
    <w:rsid w:val="006B1778"/>
    <w:rsid w:val="006B4D73"/>
    <w:rsid w:val="006B4E2C"/>
    <w:rsid w:val="006C18ED"/>
    <w:rsid w:val="006C45DC"/>
    <w:rsid w:val="006C4613"/>
    <w:rsid w:val="006C58E9"/>
    <w:rsid w:val="006C68AC"/>
    <w:rsid w:val="006D0CE5"/>
    <w:rsid w:val="006D4004"/>
    <w:rsid w:val="006D4791"/>
    <w:rsid w:val="006D4933"/>
    <w:rsid w:val="006D4967"/>
    <w:rsid w:val="006D4FA6"/>
    <w:rsid w:val="006D60E9"/>
    <w:rsid w:val="006D65E6"/>
    <w:rsid w:val="006E0F7C"/>
    <w:rsid w:val="006E1487"/>
    <w:rsid w:val="006E1E61"/>
    <w:rsid w:val="006E57E4"/>
    <w:rsid w:val="006E69A0"/>
    <w:rsid w:val="006E72E5"/>
    <w:rsid w:val="006F12D2"/>
    <w:rsid w:val="006F3AA1"/>
    <w:rsid w:val="006F4325"/>
    <w:rsid w:val="006F4B66"/>
    <w:rsid w:val="006F5C80"/>
    <w:rsid w:val="006F6956"/>
    <w:rsid w:val="0070291E"/>
    <w:rsid w:val="00703B28"/>
    <w:rsid w:val="0070432E"/>
    <w:rsid w:val="00704F4D"/>
    <w:rsid w:val="00706C6A"/>
    <w:rsid w:val="00706F7B"/>
    <w:rsid w:val="00707EC1"/>
    <w:rsid w:val="007100B5"/>
    <w:rsid w:val="00710319"/>
    <w:rsid w:val="00710488"/>
    <w:rsid w:val="00711472"/>
    <w:rsid w:val="00711AE0"/>
    <w:rsid w:val="00711F9C"/>
    <w:rsid w:val="00714AED"/>
    <w:rsid w:val="00716422"/>
    <w:rsid w:val="007176D9"/>
    <w:rsid w:val="00717C44"/>
    <w:rsid w:val="0072110B"/>
    <w:rsid w:val="00723441"/>
    <w:rsid w:val="007245FF"/>
    <w:rsid w:val="00726F32"/>
    <w:rsid w:val="007270E3"/>
    <w:rsid w:val="007307ED"/>
    <w:rsid w:val="007335AD"/>
    <w:rsid w:val="007339CB"/>
    <w:rsid w:val="007348A1"/>
    <w:rsid w:val="0073536C"/>
    <w:rsid w:val="00735947"/>
    <w:rsid w:val="0074014F"/>
    <w:rsid w:val="00746946"/>
    <w:rsid w:val="0075226E"/>
    <w:rsid w:val="00753BD6"/>
    <w:rsid w:val="00762EA0"/>
    <w:rsid w:val="007631C9"/>
    <w:rsid w:val="00767A50"/>
    <w:rsid w:val="00771FEA"/>
    <w:rsid w:val="0077694C"/>
    <w:rsid w:val="00776E78"/>
    <w:rsid w:val="0078010C"/>
    <w:rsid w:val="0078075F"/>
    <w:rsid w:val="0078273F"/>
    <w:rsid w:val="00782903"/>
    <w:rsid w:val="0078326E"/>
    <w:rsid w:val="0078390F"/>
    <w:rsid w:val="007844D3"/>
    <w:rsid w:val="00784568"/>
    <w:rsid w:val="0078610D"/>
    <w:rsid w:val="0078794B"/>
    <w:rsid w:val="0079006C"/>
    <w:rsid w:val="007926DD"/>
    <w:rsid w:val="007A2D5C"/>
    <w:rsid w:val="007A3307"/>
    <w:rsid w:val="007A5E96"/>
    <w:rsid w:val="007A63C8"/>
    <w:rsid w:val="007B05A2"/>
    <w:rsid w:val="007B2F41"/>
    <w:rsid w:val="007B4F30"/>
    <w:rsid w:val="007B56F8"/>
    <w:rsid w:val="007B634C"/>
    <w:rsid w:val="007B6FDA"/>
    <w:rsid w:val="007B704E"/>
    <w:rsid w:val="007B710A"/>
    <w:rsid w:val="007C02AA"/>
    <w:rsid w:val="007C0A06"/>
    <w:rsid w:val="007C0D97"/>
    <w:rsid w:val="007C60EC"/>
    <w:rsid w:val="007C73F2"/>
    <w:rsid w:val="007C794D"/>
    <w:rsid w:val="007D0ED0"/>
    <w:rsid w:val="007D121C"/>
    <w:rsid w:val="007D55FF"/>
    <w:rsid w:val="007D659B"/>
    <w:rsid w:val="007E2965"/>
    <w:rsid w:val="007E2A92"/>
    <w:rsid w:val="007E4788"/>
    <w:rsid w:val="007F41C9"/>
    <w:rsid w:val="00802F37"/>
    <w:rsid w:val="0080306B"/>
    <w:rsid w:val="008048EE"/>
    <w:rsid w:val="00807F8F"/>
    <w:rsid w:val="00810831"/>
    <w:rsid w:val="00811144"/>
    <w:rsid w:val="00820949"/>
    <w:rsid w:val="00821DD6"/>
    <w:rsid w:val="00822139"/>
    <w:rsid w:val="00824389"/>
    <w:rsid w:val="008315B2"/>
    <w:rsid w:val="00831AC6"/>
    <w:rsid w:val="00832198"/>
    <w:rsid w:val="00835757"/>
    <w:rsid w:val="00835CCD"/>
    <w:rsid w:val="00836280"/>
    <w:rsid w:val="0084567C"/>
    <w:rsid w:val="00846364"/>
    <w:rsid w:val="00846E8E"/>
    <w:rsid w:val="008510B4"/>
    <w:rsid w:val="00852546"/>
    <w:rsid w:val="00852A7A"/>
    <w:rsid w:val="00852B5D"/>
    <w:rsid w:val="00853669"/>
    <w:rsid w:val="008547B0"/>
    <w:rsid w:val="008615EF"/>
    <w:rsid w:val="00862596"/>
    <w:rsid w:val="0086363C"/>
    <w:rsid w:val="008638CB"/>
    <w:rsid w:val="008639BE"/>
    <w:rsid w:val="008714F1"/>
    <w:rsid w:val="00872EA4"/>
    <w:rsid w:val="0087555A"/>
    <w:rsid w:val="008771A7"/>
    <w:rsid w:val="00881999"/>
    <w:rsid w:val="00884541"/>
    <w:rsid w:val="00885011"/>
    <w:rsid w:val="008877DE"/>
    <w:rsid w:val="00890845"/>
    <w:rsid w:val="008943DE"/>
    <w:rsid w:val="00897B6A"/>
    <w:rsid w:val="008A4DF4"/>
    <w:rsid w:val="008B07DD"/>
    <w:rsid w:val="008B1BE8"/>
    <w:rsid w:val="008B2FA6"/>
    <w:rsid w:val="008B38C8"/>
    <w:rsid w:val="008B3CC6"/>
    <w:rsid w:val="008B3ED4"/>
    <w:rsid w:val="008B5F1B"/>
    <w:rsid w:val="008B5F89"/>
    <w:rsid w:val="008B72C2"/>
    <w:rsid w:val="008B7BF9"/>
    <w:rsid w:val="008C09F3"/>
    <w:rsid w:val="008C3ED7"/>
    <w:rsid w:val="008C3FD2"/>
    <w:rsid w:val="008D1A40"/>
    <w:rsid w:val="008D3789"/>
    <w:rsid w:val="008D3D03"/>
    <w:rsid w:val="008D5821"/>
    <w:rsid w:val="008D5E24"/>
    <w:rsid w:val="008D792E"/>
    <w:rsid w:val="008E095E"/>
    <w:rsid w:val="008E27F2"/>
    <w:rsid w:val="008E3648"/>
    <w:rsid w:val="008F1AD1"/>
    <w:rsid w:val="008F2545"/>
    <w:rsid w:val="008F5F77"/>
    <w:rsid w:val="008F69D3"/>
    <w:rsid w:val="0090056E"/>
    <w:rsid w:val="00900704"/>
    <w:rsid w:val="00901155"/>
    <w:rsid w:val="009012A0"/>
    <w:rsid w:val="00907628"/>
    <w:rsid w:val="009144E3"/>
    <w:rsid w:val="009203A6"/>
    <w:rsid w:val="00923B9F"/>
    <w:rsid w:val="00923D57"/>
    <w:rsid w:val="0092618C"/>
    <w:rsid w:val="00926BF5"/>
    <w:rsid w:val="00927598"/>
    <w:rsid w:val="00932F94"/>
    <w:rsid w:val="00934134"/>
    <w:rsid w:val="009349E0"/>
    <w:rsid w:val="00935539"/>
    <w:rsid w:val="00940C6F"/>
    <w:rsid w:val="00941AEA"/>
    <w:rsid w:val="0094206E"/>
    <w:rsid w:val="009427B7"/>
    <w:rsid w:val="009444F6"/>
    <w:rsid w:val="00946558"/>
    <w:rsid w:val="00946C5F"/>
    <w:rsid w:val="0094768F"/>
    <w:rsid w:val="00947FF0"/>
    <w:rsid w:val="00953D86"/>
    <w:rsid w:val="00953F4A"/>
    <w:rsid w:val="00954166"/>
    <w:rsid w:val="0095507C"/>
    <w:rsid w:val="00955BB5"/>
    <w:rsid w:val="00956F1A"/>
    <w:rsid w:val="00957E40"/>
    <w:rsid w:val="00960F95"/>
    <w:rsid w:val="00961159"/>
    <w:rsid w:val="00964238"/>
    <w:rsid w:val="00965639"/>
    <w:rsid w:val="00967021"/>
    <w:rsid w:val="0096764F"/>
    <w:rsid w:val="009704D8"/>
    <w:rsid w:val="0097099B"/>
    <w:rsid w:val="00971B77"/>
    <w:rsid w:val="009721F2"/>
    <w:rsid w:val="00972DE2"/>
    <w:rsid w:val="0098082A"/>
    <w:rsid w:val="0098246A"/>
    <w:rsid w:val="00982ED8"/>
    <w:rsid w:val="00986BF0"/>
    <w:rsid w:val="009876F5"/>
    <w:rsid w:val="009927D4"/>
    <w:rsid w:val="00994382"/>
    <w:rsid w:val="00994652"/>
    <w:rsid w:val="0099481D"/>
    <w:rsid w:val="00997ACD"/>
    <w:rsid w:val="009A0669"/>
    <w:rsid w:val="009A0B79"/>
    <w:rsid w:val="009A3236"/>
    <w:rsid w:val="009A3AAF"/>
    <w:rsid w:val="009A52D1"/>
    <w:rsid w:val="009A570B"/>
    <w:rsid w:val="009A5B9A"/>
    <w:rsid w:val="009A5FBE"/>
    <w:rsid w:val="009A67B4"/>
    <w:rsid w:val="009B057E"/>
    <w:rsid w:val="009B214B"/>
    <w:rsid w:val="009B32F1"/>
    <w:rsid w:val="009B45D6"/>
    <w:rsid w:val="009B6BCD"/>
    <w:rsid w:val="009B797E"/>
    <w:rsid w:val="009B7C54"/>
    <w:rsid w:val="009B7FF7"/>
    <w:rsid w:val="009C2D02"/>
    <w:rsid w:val="009C67A6"/>
    <w:rsid w:val="009D14FB"/>
    <w:rsid w:val="009D1861"/>
    <w:rsid w:val="009D1F6C"/>
    <w:rsid w:val="009D4778"/>
    <w:rsid w:val="009D4C3B"/>
    <w:rsid w:val="009D700F"/>
    <w:rsid w:val="009D7CE2"/>
    <w:rsid w:val="009E13F9"/>
    <w:rsid w:val="009E3228"/>
    <w:rsid w:val="009E569C"/>
    <w:rsid w:val="009E6604"/>
    <w:rsid w:val="009E6718"/>
    <w:rsid w:val="009F03E7"/>
    <w:rsid w:val="009F1103"/>
    <w:rsid w:val="009F2F68"/>
    <w:rsid w:val="009F3461"/>
    <w:rsid w:val="009F3C6F"/>
    <w:rsid w:val="009F4599"/>
    <w:rsid w:val="009F4DBF"/>
    <w:rsid w:val="009F52AC"/>
    <w:rsid w:val="009F6A61"/>
    <w:rsid w:val="009F773B"/>
    <w:rsid w:val="00A034B2"/>
    <w:rsid w:val="00A058FA"/>
    <w:rsid w:val="00A117CF"/>
    <w:rsid w:val="00A11EF2"/>
    <w:rsid w:val="00A12D21"/>
    <w:rsid w:val="00A13528"/>
    <w:rsid w:val="00A142AC"/>
    <w:rsid w:val="00A17739"/>
    <w:rsid w:val="00A236DA"/>
    <w:rsid w:val="00A23B35"/>
    <w:rsid w:val="00A245E1"/>
    <w:rsid w:val="00A25094"/>
    <w:rsid w:val="00A25408"/>
    <w:rsid w:val="00A25CB0"/>
    <w:rsid w:val="00A27B4C"/>
    <w:rsid w:val="00A27E20"/>
    <w:rsid w:val="00A316CF"/>
    <w:rsid w:val="00A326C7"/>
    <w:rsid w:val="00A33CCC"/>
    <w:rsid w:val="00A34585"/>
    <w:rsid w:val="00A36A05"/>
    <w:rsid w:val="00A36F68"/>
    <w:rsid w:val="00A41259"/>
    <w:rsid w:val="00A41CB0"/>
    <w:rsid w:val="00A425C8"/>
    <w:rsid w:val="00A43B51"/>
    <w:rsid w:val="00A44A45"/>
    <w:rsid w:val="00A4574C"/>
    <w:rsid w:val="00A46101"/>
    <w:rsid w:val="00A4757C"/>
    <w:rsid w:val="00A47D1B"/>
    <w:rsid w:val="00A47ED8"/>
    <w:rsid w:val="00A503EB"/>
    <w:rsid w:val="00A545AB"/>
    <w:rsid w:val="00A567CD"/>
    <w:rsid w:val="00A62469"/>
    <w:rsid w:val="00A62768"/>
    <w:rsid w:val="00A64A97"/>
    <w:rsid w:val="00A65BB0"/>
    <w:rsid w:val="00A67266"/>
    <w:rsid w:val="00A67CE6"/>
    <w:rsid w:val="00A72D7A"/>
    <w:rsid w:val="00A73BC3"/>
    <w:rsid w:val="00A743DD"/>
    <w:rsid w:val="00A75F4F"/>
    <w:rsid w:val="00A77523"/>
    <w:rsid w:val="00A80B7F"/>
    <w:rsid w:val="00A8285D"/>
    <w:rsid w:val="00A84B5C"/>
    <w:rsid w:val="00A84CDC"/>
    <w:rsid w:val="00A85517"/>
    <w:rsid w:val="00A92DD8"/>
    <w:rsid w:val="00A92EEB"/>
    <w:rsid w:val="00A9370B"/>
    <w:rsid w:val="00A940C3"/>
    <w:rsid w:val="00A9422D"/>
    <w:rsid w:val="00A94493"/>
    <w:rsid w:val="00A944DF"/>
    <w:rsid w:val="00A95484"/>
    <w:rsid w:val="00A9712C"/>
    <w:rsid w:val="00AA0CF9"/>
    <w:rsid w:val="00AA3B0E"/>
    <w:rsid w:val="00AA70F5"/>
    <w:rsid w:val="00AA78CD"/>
    <w:rsid w:val="00AB0719"/>
    <w:rsid w:val="00AB1041"/>
    <w:rsid w:val="00AB24EC"/>
    <w:rsid w:val="00AB68C4"/>
    <w:rsid w:val="00AB7881"/>
    <w:rsid w:val="00AC32F4"/>
    <w:rsid w:val="00AC49D9"/>
    <w:rsid w:val="00AC6FBA"/>
    <w:rsid w:val="00AC7369"/>
    <w:rsid w:val="00AD1586"/>
    <w:rsid w:val="00AD19CB"/>
    <w:rsid w:val="00AD44FD"/>
    <w:rsid w:val="00AD66A8"/>
    <w:rsid w:val="00AD678B"/>
    <w:rsid w:val="00AD6B93"/>
    <w:rsid w:val="00AE00BC"/>
    <w:rsid w:val="00AE10CE"/>
    <w:rsid w:val="00AE27FC"/>
    <w:rsid w:val="00AE42CB"/>
    <w:rsid w:val="00AE4B56"/>
    <w:rsid w:val="00AE5F6C"/>
    <w:rsid w:val="00AE6DCE"/>
    <w:rsid w:val="00AF50CC"/>
    <w:rsid w:val="00AF57BD"/>
    <w:rsid w:val="00AF5A2B"/>
    <w:rsid w:val="00AF69CE"/>
    <w:rsid w:val="00AF6A7F"/>
    <w:rsid w:val="00AF6D38"/>
    <w:rsid w:val="00B033FB"/>
    <w:rsid w:val="00B03834"/>
    <w:rsid w:val="00B04199"/>
    <w:rsid w:val="00B05C70"/>
    <w:rsid w:val="00B06C1E"/>
    <w:rsid w:val="00B0759E"/>
    <w:rsid w:val="00B115A1"/>
    <w:rsid w:val="00B11622"/>
    <w:rsid w:val="00B118C6"/>
    <w:rsid w:val="00B12AC1"/>
    <w:rsid w:val="00B12B91"/>
    <w:rsid w:val="00B13CB5"/>
    <w:rsid w:val="00B1463C"/>
    <w:rsid w:val="00B1720A"/>
    <w:rsid w:val="00B17F20"/>
    <w:rsid w:val="00B20810"/>
    <w:rsid w:val="00B233E2"/>
    <w:rsid w:val="00B2672D"/>
    <w:rsid w:val="00B2689F"/>
    <w:rsid w:val="00B31F21"/>
    <w:rsid w:val="00B33452"/>
    <w:rsid w:val="00B3481E"/>
    <w:rsid w:val="00B35A21"/>
    <w:rsid w:val="00B35DE4"/>
    <w:rsid w:val="00B371A8"/>
    <w:rsid w:val="00B42EA7"/>
    <w:rsid w:val="00B432CD"/>
    <w:rsid w:val="00B44DF1"/>
    <w:rsid w:val="00B47A5A"/>
    <w:rsid w:val="00B47EEF"/>
    <w:rsid w:val="00B545E8"/>
    <w:rsid w:val="00B55951"/>
    <w:rsid w:val="00B56F7C"/>
    <w:rsid w:val="00B60292"/>
    <w:rsid w:val="00B607E6"/>
    <w:rsid w:val="00B62F7A"/>
    <w:rsid w:val="00B6378C"/>
    <w:rsid w:val="00B637F7"/>
    <w:rsid w:val="00B63EC5"/>
    <w:rsid w:val="00B645AC"/>
    <w:rsid w:val="00B67AE7"/>
    <w:rsid w:val="00B70BD4"/>
    <w:rsid w:val="00B71606"/>
    <w:rsid w:val="00B717BE"/>
    <w:rsid w:val="00B72DD3"/>
    <w:rsid w:val="00B73AA4"/>
    <w:rsid w:val="00B75283"/>
    <w:rsid w:val="00B76DA4"/>
    <w:rsid w:val="00B86897"/>
    <w:rsid w:val="00B86AA3"/>
    <w:rsid w:val="00B87A07"/>
    <w:rsid w:val="00B91E8B"/>
    <w:rsid w:val="00B92032"/>
    <w:rsid w:val="00B9358D"/>
    <w:rsid w:val="00B93BF8"/>
    <w:rsid w:val="00B94E6E"/>
    <w:rsid w:val="00B95676"/>
    <w:rsid w:val="00B9769C"/>
    <w:rsid w:val="00B97AA0"/>
    <w:rsid w:val="00BA0A3C"/>
    <w:rsid w:val="00BA197B"/>
    <w:rsid w:val="00BA46A5"/>
    <w:rsid w:val="00BA5C2C"/>
    <w:rsid w:val="00BA5D20"/>
    <w:rsid w:val="00BA6548"/>
    <w:rsid w:val="00BA7DFA"/>
    <w:rsid w:val="00BB01F6"/>
    <w:rsid w:val="00BB03F3"/>
    <w:rsid w:val="00BB24A3"/>
    <w:rsid w:val="00BB41CB"/>
    <w:rsid w:val="00BB658B"/>
    <w:rsid w:val="00BC075E"/>
    <w:rsid w:val="00BC3D1D"/>
    <w:rsid w:val="00BC7E2F"/>
    <w:rsid w:val="00BD395E"/>
    <w:rsid w:val="00BD4C50"/>
    <w:rsid w:val="00BD5109"/>
    <w:rsid w:val="00BD553B"/>
    <w:rsid w:val="00BD5F0D"/>
    <w:rsid w:val="00BD7256"/>
    <w:rsid w:val="00BE1206"/>
    <w:rsid w:val="00BE2867"/>
    <w:rsid w:val="00BE3C4D"/>
    <w:rsid w:val="00BE430F"/>
    <w:rsid w:val="00BE48F5"/>
    <w:rsid w:val="00BE5154"/>
    <w:rsid w:val="00BF0AA0"/>
    <w:rsid w:val="00BF0CFC"/>
    <w:rsid w:val="00BF1B74"/>
    <w:rsid w:val="00BF28A6"/>
    <w:rsid w:val="00BF2B57"/>
    <w:rsid w:val="00BF31C9"/>
    <w:rsid w:val="00BF3FBE"/>
    <w:rsid w:val="00BF4757"/>
    <w:rsid w:val="00BF4949"/>
    <w:rsid w:val="00BF61D7"/>
    <w:rsid w:val="00BF6AE8"/>
    <w:rsid w:val="00C03E15"/>
    <w:rsid w:val="00C0545E"/>
    <w:rsid w:val="00C07656"/>
    <w:rsid w:val="00C130ED"/>
    <w:rsid w:val="00C13883"/>
    <w:rsid w:val="00C15D30"/>
    <w:rsid w:val="00C16CBB"/>
    <w:rsid w:val="00C17F0F"/>
    <w:rsid w:val="00C206A3"/>
    <w:rsid w:val="00C20DAF"/>
    <w:rsid w:val="00C26B49"/>
    <w:rsid w:val="00C271D5"/>
    <w:rsid w:val="00C30474"/>
    <w:rsid w:val="00C3091B"/>
    <w:rsid w:val="00C3216E"/>
    <w:rsid w:val="00C36BAC"/>
    <w:rsid w:val="00C40630"/>
    <w:rsid w:val="00C41975"/>
    <w:rsid w:val="00C425B5"/>
    <w:rsid w:val="00C44FD3"/>
    <w:rsid w:val="00C45E76"/>
    <w:rsid w:val="00C50C61"/>
    <w:rsid w:val="00C5264D"/>
    <w:rsid w:val="00C54228"/>
    <w:rsid w:val="00C57EBD"/>
    <w:rsid w:val="00C6003A"/>
    <w:rsid w:val="00C647CA"/>
    <w:rsid w:val="00C718BE"/>
    <w:rsid w:val="00C7230D"/>
    <w:rsid w:val="00C7339C"/>
    <w:rsid w:val="00C80B11"/>
    <w:rsid w:val="00C81043"/>
    <w:rsid w:val="00C81734"/>
    <w:rsid w:val="00C832C8"/>
    <w:rsid w:val="00C878B5"/>
    <w:rsid w:val="00C878E8"/>
    <w:rsid w:val="00C9125A"/>
    <w:rsid w:val="00C92025"/>
    <w:rsid w:val="00C9209D"/>
    <w:rsid w:val="00C92740"/>
    <w:rsid w:val="00C93DA2"/>
    <w:rsid w:val="00C961FF"/>
    <w:rsid w:val="00C97B03"/>
    <w:rsid w:val="00CA72F6"/>
    <w:rsid w:val="00CA7C23"/>
    <w:rsid w:val="00CB117D"/>
    <w:rsid w:val="00CB2EA2"/>
    <w:rsid w:val="00CB3C39"/>
    <w:rsid w:val="00CB5BC1"/>
    <w:rsid w:val="00CB61CB"/>
    <w:rsid w:val="00CB6D78"/>
    <w:rsid w:val="00CB7322"/>
    <w:rsid w:val="00CB7DC7"/>
    <w:rsid w:val="00CC0164"/>
    <w:rsid w:val="00CC024A"/>
    <w:rsid w:val="00CC02C4"/>
    <w:rsid w:val="00CC036C"/>
    <w:rsid w:val="00CC1A57"/>
    <w:rsid w:val="00CC320A"/>
    <w:rsid w:val="00CC3F48"/>
    <w:rsid w:val="00CC5C03"/>
    <w:rsid w:val="00CC5C12"/>
    <w:rsid w:val="00CC6047"/>
    <w:rsid w:val="00CC7484"/>
    <w:rsid w:val="00CD03A8"/>
    <w:rsid w:val="00CD085A"/>
    <w:rsid w:val="00CD1EB0"/>
    <w:rsid w:val="00CD3751"/>
    <w:rsid w:val="00CD4984"/>
    <w:rsid w:val="00CD5B6C"/>
    <w:rsid w:val="00CD5DDD"/>
    <w:rsid w:val="00CD621E"/>
    <w:rsid w:val="00CE00AA"/>
    <w:rsid w:val="00CE177A"/>
    <w:rsid w:val="00CE3431"/>
    <w:rsid w:val="00CE4B2E"/>
    <w:rsid w:val="00CE6649"/>
    <w:rsid w:val="00CF3B57"/>
    <w:rsid w:val="00CF3CA8"/>
    <w:rsid w:val="00CF4098"/>
    <w:rsid w:val="00CF5A48"/>
    <w:rsid w:val="00CF6B64"/>
    <w:rsid w:val="00CF6D72"/>
    <w:rsid w:val="00D00F66"/>
    <w:rsid w:val="00D0149E"/>
    <w:rsid w:val="00D01576"/>
    <w:rsid w:val="00D02A07"/>
    <w:rsid w:val="00D0304B"/>
    <w:rsid w:val="00D048B2"/>
    <w:rsid w:val="00D07465"/>
    <w:rsid w:val="00D104C3"/>
    <w:rsid w:val="00D1063C"/>
    <w:rsid w:val="00D10FE4"/>
    <w:rsid w:val="00D117F8"/>
    <w:rsid w:val="00D22E7B"/>
    <w:rsid w:val="00D25A5C"/>
    <w:rsid w:val="00D303F4"/>
    <w:rsid w:val="00D31619"/>
    <w:rsid w:val="00D31634"/>
    <w:rsid w:val="00D322BF"/>
    <w:rsid w:val="00D322EA"/>
    <w:rsid w:val="00D32F72"/>
    <w:rsid w:val="00D33815"/>
    <w:rsid w:val="00D33AD8"/>
    <w:rsid w:val="00D34444"/>
    <w:rsid w:val="00D372FF"/>
    <w:rsid w:val="00D37EBC"/>
    <w:rsid w:val="00D44194"/>
    <w:rsid w:val="00D45F18"/>
    <w:rsid w:val="00D471F8"/>
    <w:rsid w:val="00D540F1"/>
    <w:rsid w:val="00D56EEE"/>
    <w:rsid w:val="00D575B7"/>
    <w:rsid w:val="00D60F59"/>
    <w:rsid w:val="00D63E02"/>
    <w:rsid w:val="00D672FE"/>
    <w:rsid w:val="00D67FE6"/>
    <w:rsid w:val="00D71392"/>
    <w:rsid w:val="00D71D0F"/>
    <w:rsid w:val="00D71E96"/>
    <w:rsid w:val="00D721A3"/>
    <w:rsid w:val="00D75BF8"/>
    <w:rsid w:val="00D772DE"/>
    <w:rsid w:val="00D819BC"/>
    <w:rsid w:val="00D83569"/>
    <w:rsid w:val="00D926D0"/>
    <w:rsid w:val="00D92F6F"/>
    <w:rsid w:val="00D9389B"/>
    <w:rsid w:val="00D939A9"/>
    <w:rsid w:val="00D97C51"/>
    <w:rsid w:val="00DA127F"/>
    <w:rsid w:val="00DA30FC"/>
    <w:rsid w:val="00DA3E07"/>
    <w:rsid w:val="00DA43C1"/>
    <w:rsid w:val="00DA4EA1"/>
    <w:rsid w:val="00DA55FE"/>
    <w:rsid w:val="00DA569E"/>
    <w:rsid w:val="00DB0477"/>
    <w:rsid w:val="00DB0492"/>
    <w:rsid w:val="00DB438C"/>
    <w:rsid w:val="00DB4498"/>
    <w:rsid w:val="00DB4C41"/>
    <w:rsid w:val="00DB6C34"/>
    <w:rsid w:val="00DB6CFA"/>
    <w:rsid w:val="00DC078D"/>
    <w:rsid w:val="00DC1AEF"/>
    <w:rsid w:val="00DC7646"/>
    <w:rsid w:val="00DD37C2"/>
    <w:rsid w:val="00DD68A5"/>
    <w:rsid w:val="00DD732E"/>
    <w:rsid w:val="00DE24CA"/>
    <w:rsid w:val="00DE5820"/>
    <w:rsid w:val="00DF0562"/>
    <w:rsid w:val="00DF1635"/>
    <w:rsid w:val="00DF1D62"/>
    <w:rsid w:val="00DF2363"/>
    <w:rsid w:val="00DF24E4"/>
    <w:rsid w:val="00DF313D"/>
    <w:rsid w:val="00DF5B77"/>
    <w:rsid w:val="00DF60F2"/>
    <w:rsid w:val="00DF6AAC"/>
    <w:rsid w:val="00DF705E"/>
    <w:rsid w:val="00DF7575"/>
    <w:rsid w:val="00DF7B02"/>
    <w:rsid w:val="00E02CB1"/>
    <w:rsid w:val="00E03EC6"/>
    <w:rsid w:val="00E067D3"/>
    <w:rsid w:val="00E0750D"/>
    <w:rsid w:val="00E116F5"/>
    <w:rsid w:val="00E12773"/>
    <w:rsid w:val="00E1370D"/>
    <w:rsid w:val="00E14406"/>
    <w:rsid w:val="00E1510E"/>
    <w:rsid w:val="00E15D22"/>
    <w:rsid w:val="00E16191"/>
    <w:rsid w:val="00E17818"/>
    <w:rsid w:val="00E21BCF"/>
    <w:rsid w:val="00E22C0A"/>
    <w:rsid w:val="00E24A82"/>
    <w:rsid w:val="00E24F74"/>
    <w:rsid w:val="00E269BB"/>
    <w:rsid w:val="00E273E5"/>
    <w:rsid w:val="00E32420"/>
    <w:rsid w:val="00E32822"/>
    <w:rsid w:val="00E33FA6"/>
    <w:rsid w:val="00E350EE"/>
    <w:rsid w:val="00E354B6"/>
    <w:rsid w:val="00E35D06"/>
    <w:rsid w:val="00E3657B"/>
    <w:rsid w:val="00E3751B"/>
    <w:rsid w:val="00E415C0"/>
    <w:rsid w:val="00E442E5"/>
    <w:rsid w:val="00E46137"/>
    <w:rsid w:val="00E474DB"/>
    <w:rsid w:val="00E50520"/>
    <w:rsid w:val="00E505C1"/>
    <w:rsid w:val="00E5095C"/>
    <w:rsid w:val="00E530B3"/>
    <w:rsid w:val="00E5392A"/>
    <w:rsid w:val="00E54FF1"/>
    <w:rsid w:val="00E55DD3"/>
    <w:rsid w:val="00E5641E"/>
    <w:rsid w:val="00E570B3"/>
    <w:rsid w:val="00E60071"/>
    <w:rsid w:val="00E62E69"/>
    <w:rsid w:val="00E64DD4"/>
    <w:rsid w:val="00E663E5"/>
    <w:rsid w:val="00E713B0"/>
    <w:rsid w:val="00E73AB6"/>
    <w:rsid w:val="00E75DCA"/>
    <w:rsid w:val="00E80B0E"/>
    <w:rsid w:val="00E81C6A"/>
    <w:rsid w:val="00E82504"/>
    <w:rsid w:val="00E84975"/>
    <w:rsid w:val="00E91841"/>
    <w:rsid w:val="00E9197E"/>
    <w:rsid w:val="00E9301F"/>
    <w:rsid w:val="00E9307D"/>
    <w:rsid w:val="00E935F2"/>
    <w:rsid w:val="00E94344"/>
    <w:rsid w:val="00EA1AC0"/>
    <w:rsid w:val="00EA2090"/>
    <w:rsid w:val="00EA36F4"/>
    <w:rsid w:val="00EA7FA2"/>
    <w:rsid w:val="00EB079A"/>
    <w:rsid w:val="00EB0D77"/>
    <w:rsid w:val="00EB0E8B"/>
    <w:rsid w:val="00EB114B"/>
    <w:rsid w:val="00EB2412"/>
    <w:rsid w:val="00EB453E"/>
    <w:rsid w:val="00EB5BCC"/>
    <w:rsid w:val="00EC0A4D"/>
    <w:rsid w:val="00EC0E3C"/>
    <w:rsid w:val="00EC1D9B"/>
    <w:rsid w:val="00EC1E26"/>
    <w:rsid w:val="00EC4F5E"/>
    <w:rsid w:val="00EC7C44"/>
    <w:rsid w:val="00ED0A81"/>
    <w:rsid w:val="00ED2E5E"/>
    <w:rsid w:val="00EE586D"/>
    <w:rsid w:val="00EE61C2"/>
    <w:rsid w:val="00EE730D"/>
    <w:rsid w:val="00EF0175"/>
    <w:rsid w:val="00EF4B0A"/>
    <w:rsid w:val="00EF6047"/>
    <w:rsid w:val="00EF6898"/>
    <w:rsid w:val="00EF6D1C"/>
    <w:rsid w:val="00F01E80"/>
    <w:rsid w:val="00F02215"/>
    <w:rsid w:val="00F032F9"/>
    <w:rsid w:val="00F03D95"/>
    <w:rsid w:val="00F0604C"/>
    <w:rsid w:val="00F0677E"/>
    <w:rsid w:val="00F1006B"/>
    <w:rsid w:val="00F10329"/>
    <w:rsid w:val="00F1078D"/>
    <w:rsid w:val="00F1241E"/>
    <w:rsid w:val="00F136C3"/>
    <w:rsid w:val="00F14C98"/>
    <w:rsid w:val="00F15AD6"/>
    <w:rsid w:val="00F22C0A"/>
    <w:rsid w:val="00F235E8"/>
    <w:rsid w:val="00F2420C"/>
    <w:rsid w:val="00F25808"/>
    <w:rsid w:val="00F25D96"/>
    <w:rsid w:val="00F318B0"/>
    <w:rsid w:val="00F31E87"/>
    <w:rsid w:val="00F329A8"/>
    <w:rsid w:val="00F330D5"/>
    <w:rsid w:val="00F34E18"/>
    <w:rsid w:val="00F35658"/>
    <w:rsid w:val="00F35752"/>
    <w:rsid w:val="00F3700D"/>
    <w:rsid w:val="00F41038"/>
    <w:rsid w:val="00F41BFE"/>
    <w:rsid w:val="00F41FA3"/>
    <w:rsid w:val="00F4211D"/>
    <w:rsid w:val="00F42C2D"/>
    <w:rsid w:val="00F4575A"/>
    <w:rsid w:val="00F45FC9"/>
    <w:rsid w:val="00F564AC"/>
    <w:rsid w:val="00F57B76"/>
    <w:rsid w:val="00F57CA3"/>
    <w:rsid w:val="00F6262D"/>
    <w:rsid w:val="00F640C7"/>
    <w:rsid w:val="00F74DC1"/>
    <w:rsid w:val="00F760CE"/>
    <w:rsid w:val="00F76EC5"/>
    <w:rsid w:val="00F81008"/>
    <w:rsid w:val="00F85798"/>
    <w:rsid w:val="00F85B91"/>
    <w:rsid w:val="00F86E55"/>
    <w:rsid w:val="00F8782F"/>
    <w:rsid w:val="00F9128B"/>
    <w:rsid w:val="00F917CE"/>
    <w:rsid w:val="00F94669"/>
    <w:rsid w:val="00F9549C"/>
    <w:rsid w:val="00F95FFF"/>
    <w:rsid w:val="00F96498"/>
    <w:rsid w:val="00FA1C63"/>
    <w:rsid w:val="00FA276C"/>
    <w:rsid w:val="00FA4539"/>
    <w:rsid w:val="00FA6938"/>
    <w:rsid w:val="00FA75C1"/>
    <w:rsid w:val="00FB2AE6"/>
    <w:rsid w:val="00FB31B4"/>
    <w:rsid w:val="00FB3D39"/>
    <w:rsid w:val="00FB5214"/>
    <w:rsid w:val="00FB684E"/>
    <w:rsid w:val="00FB7DF6"/>
    <w:rsid w:val="00FC38B4"/>
    <w:rsid w:val="00FC3B16"/>
    <w:rsid w:val="00FC5227"/>
    <w:rsid w:val="00FC5500"/>
    <w:rsid w:val="00FC5EA9"/>
    <w:rsid w:val="00FD1528"/>
    <w:rsid w:val="00FD1A69"/>
    <w:rsid w:val="00FD2B1E"/>
    <w:rsid w:val="00FD7143"/>
    <w:rsid w:val="00FD734B"/>
    <w:rsid w:val="00FE087F"/>
    <w:rsid w:val="00FE0D26"/>
    <w:rsid w:val="00FE2C4C"/>
    <w:rsid w:val="00FE3257"/>
    <w:rsid w:val="00FE473F"/>
    <w:rsid w:val="00FE5D51"/>
    <w:rsid w:val="00FE60E7"/>
    <w:rsid w:val="00FE6820"/>
    <w:rsid w:val="00FE7F40"/>
    <w:rsid w:val="00FF08A9"/>
    <w:rsid w:val="00FF0B48"/>
    <w:rsid w:val="00FF30FA"/>
    <w:rsid w:val="00FF4562"/>
    <w:rsid w:val="00FF4DB7"/>
    <w:rsid w:val="00FF5F04"/>
    <w:rsid w:val="00FF696E"/>
    <w:rsid w:val="00FF6DB0"/>
    <w:rsid w:val="00FF70B0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13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18BF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18BF"/>
    <w:pPr>
      <w:keepNext/>
      <w:outlineLvl w:val="1"/>
    </w:pPr>
    <w:rPr>
      <w:rFonts w:ascii="Verdana" w:hAnsi="Verdana"/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18BF"/>
    <w:pPr>
      <w:keepNext/>
      <w:outlineLvl w:val="2"/>
    </w:pPr>
    <w:rPr>
      <w:rFonts w:ascii="Verdana" w:hAnsi="Verdana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1078D"/>
    <w:rPr>
      <w:rFonts w:ascii="Verdana" w:hAnsi="Verdana" w:cs="Times New Roman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1078D"/>
    <w:rPr>
      <w:rFonts w:ascii="Verdana" w:hAnsi="Verdana" w:cs="Times New Roman"/>
      <w:b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1078D"/>
    <w:rPr>
      <w:rFonts w:ascii="Verdana" w:hAnsi="Verdana" w:cs="Times New Roman"/>
      <w:sz w:val="24"/>
    </w:rPr>
  </w:style>
  <w:style w:type="paragraph" w:styleId="Header">
    <w:name w:val="header"/>
    <w:basedOn w:val="Normal"/>
    <w:link w:val="HeaderChar"/>
    <w:uiPriority w:val="99"/>
    <w:rsid w:val="004A18BF"/>
    <w:pPr>
      <w:tabs>
        <w:tab w:val="center" w:pos="4819"/>
        <w:tab w:val="right" w:pos="9638"/>
      </w:tabs>
      <w:spacing w:line="288" w:lineRule="exact"/>
    </w:pPr>
    <w:rPr>
      <w:rFonts w:ascii="Verdana" w:hAnsi="Verdana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078D"/>
    <w:rPr>
      <w:rFonts w:ascii="Verdana" w:hAnsi="Verdana" w:cs="Times New Roman"/>
      <w:sz w:val="24"/>
    </w:rPr>
  </w:style>
  <w:style w:type="paragraph" w:styleId="Footer">
    <w:name w:val="footer"/>
    <w:basedOn w:val="Normal"/>
    <w:link w:val="FooterChar"/>
    <w:uiPriority w:val="99"/>
    <w:rsid w:val="004A18BF"/>
    <w:pPr>
      <w:tabs>
        <w:tab w:val="center" w:pos="4819"/>
        <w:tab w:val="right" w:pos="9638"/>
      </w:tabs>
      <w:spacing w:line="288" w:lineRule="exact"/>
    </w:pPr>
    <w:rPr>
      <w:rFonts w:ascii="Verdana" w:hAnsi="Verdana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91E8B"/>
    <w:rPr>
      <w:rFonts w:ascii="Verdana" w:hAnsi="Verdana" w:cs="Times New Roman"/>
      <w:sz w:val="24"/>
    </w:rPr>
  </w:style>
  <w:style w:type="paragraph" w:customStyle="1" w:styleId="INPS052headufficio">
    <w:name w:val="INPS052_head_ufficio"/>
    <w:basedOn w:val="Normal"/>
    <w:uiPriority w:val="99"/>
    <w:rsid w:val="004A18BF"/>
    <w:pPr>
      <w:spacing w:line="192" w:lineRule="exact"/>
    </w:pPr>
    <w:rPr>
      <w:rFonts w:ascii="Verdana" w:hAnsi="Verdana"/>
      <w:sz w:val="16"/>
    </w:rPr>
  </w:style>
  <w:style w:type="paragraph" w:customStyle="1" w:styleId="INPS052footer">
    <w:name w:val="INPS052_footer"/>
    <w:uiPriority w:val="99"/>
    <w:rsid w:val="004A18BF"/>
    <w:pPr>
      <w:widowControl w:val="0"/>
      <w:adjustRightInd w:val="0"/>
      <w:spacing w:line="192" w:lineRule="exact"/>
      <w:jc w:val="both"/>
      <w:textAlignment w:val="baseline"/>
    </w:pPr>
    <w:rPr>
      <w:rFonts w:ascii="Verdana" w:hAnsi="Verdana"/>
      <w:noProof/>
      <w:sz w:val="16"/>
      <w:szCs w:val="20"/>
    </w:rPr>
  </w:style>
  <w:style w:type="paragraph" w:customStyle="1" w:styleId="INPS052headint">
    <w:name w:val="INPS052_head_int"/>
    <w:basedOn w:val="Normal"/>
    <w:uiPriority w:val="99"/>
    <w:rsid w:val="004A18BF"/>
    <w:pPr>
      <w:spacing w:line="192" w:lineRule="exact"/>
      <w:ind w:left="-113"/>
    </w:pPr>
    <w:rPr>
      <w:rFonts w:ascii="Verdana" w:hAnsi="Verdana"/>
      <w:sz w:val="24"/>
    </w:rPr>
  </w:style>
  <w:style w:type="paragraph" w:customStyle="1" w:styleId="INPS052headdonom">
    <w:name w:val="INPS052_head_donom"/>
    <w:basedOn w:val="INPS052headufficio"/>
    <w:uiPriority w:val="99"/>
    <w:rsid w:val="004A18BF"/>
    <w:rPr>
      <w:position w:val="-3"/>
    </w:rPr>
  </w:style>
  <w:style w:type="paragraph" w:styleId="BodyText">
    <w:name w:val="Body Text"/>
    <w:basedOn w:val="Normal"/>
    <w:link w:val="BodyTextChar"/>
    <w:uiPriority w:val="99"/>
    <w:rsid w:val="004A18BF"/>
    <w:rPr>
      <w:rFonts w:ascii="Verdana" w:hAnsi="Verdana"/>
      <w:b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1078D"/>
    <w:rPr>
      <w:rFonts w:ascii="Verdana" w:hAnsi="Verdana" w:cs="Times New Roman"/>
      <w:b/>
      <w:sz w:val="24"/>
    </w:rPr>
  </w:style>
  <w:style w:type="paragraph" w:styleId="BodyText2">
    <w:name w:val="Body Text 2"/>
    <w:basedOn w:val="Normal"/>
    <w:link w:val="BodyText2Char"/>
    <w:uiPriority w:val="99"/>
    <w:rsid w:val="004A18BF"/>
    <w:rPr>
      <w:rFonts w:ascii="Verdana" w:hAnsi="Verdana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1078D"/>
    <w:rPr>
      <w:rFonts w:ascii="Verdana" w:hAnsi="Verdana" w:cs="Times New Roman"/>
      <w:sz w:val="24"/>
    </w:rPr>
  </w:style>
  <w:style w:type="paragraph" w:styleId="BodyText3">
    <w:name w:val="Body Text 3"/>
    <w:basedOn w:val="Normal"/>
    <w:link w:val="BodyText3Char"/>
    <w:uiPriority w:val="99"/>
    <w:rsid w:val="004A18BF"/>
    <w:pPr>
      <w:ind w:right="-1"/>
    </w:pPr>
    <w:rPr>
      <w:rFonts w:ascii="Verdana" w:hAnsi="Verdana"/>
      <w:b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1078D"/>
    <w:rPr>
      <w:rFonts w:ascii="Verdana" w:hAnsi="Verdana" w:cs="Times New Roman"/>
      <w:b/>
      <w:sz w:val="24"/>
    </w:rPr>
  </w:style>
  <w:style w:type="paragraph" w:styleId="ListParagraph">
    <w:name w:val="List Paragraph"/>
    <w:aliases w:val="Paragrafo elenco 2,List-1,List Paragraph 2 liv,Normale + Elenco puntato,Bullet edison,List Paragraph3,List Paragraph4,List Paragraph11,List Bulletized,Elenco Puntato_Tabella,Bullet List,FooterText,numbered,Paragraphe de liste1"/>
    <w:basedOn w:val="Normal"/>
    <w:link w:val="ListParagraphChar"/>
    <w:uiPriority w:val="99"/>
    <w:qFormat/>
    <w:rsid w:val="00266CEC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04F4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703B28"/>
    <w:rPr>
      <w:rFonts w:ascii="Verdana-Bold" w:hAnsi="Verdana-Bold" w:cs="Times New Roman"/>
      <w:b/>
      <w:color w:val="000000"/>
      <w:sz w:val="28"/>
    </w:rPr>
  </w:style>
  <w:style w:type="paragraph" w:customStyle="1" w:styleId="WW-Testonormale">
    <w:name w:val="WW-Testo normale"/>
    <w:basedOn w:val="Normal"/>
    <w:link w:val="WW-TestonormaleCarattere"/>
    <w:uiPriority w:val="99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che3">
    <w:name w:val="sche_3"/>
    <w:uiPriority w:val="99"/>
    <w:rsid w:val="007A3307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paragraph" w:customStyle="1" w:styleId="sche23">
    <w:name w:val="sche2_3"/>
    <w:uiPriority w:val="99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Corpodeltesto21">
    <w:name w:val="Corpo del testo 21"/>
    <w:basedOn w:val="Normal"/>
    <w:uiPriority w:val="99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uiPriority w:val="99"/>
    <w:rsid w:val="007A3307"/>
    <w:pPr>
      <w:widowControl w:val="0"/>
      <w:jc w:val="both"/>
    </w:pPr>
    <w:rPr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7A3307"/>
    <w:rPr>
      <w:rFonts w:cs="Times New Roman"/>
      <w:color w:val="0000FF"/>
      <w:u w:val="single"/>
    </w:rPr>
  </w:style>
  <w:style w:type="paragraph" w:customStyle="1" w:styleId="Paragrafoelenco1">
    <w:name w:val="Paragrafo elenco1"/>
    <w:basedOn w:val="Normal"/>
    <w:uiPriority w:val="99"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TableGrid">
    <w:name w:val="Table Grid"/>
    <w:basedOn w:val="TableNormal"/>
    <w:uiPriority w:val="99"/>
    <w:rsid w:val="004F69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273E4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73E4E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73E4E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73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73E4E"/>
    <w:rPr>
      <w:b/>
      <w:bCs/>
    </w:rPr>
  </w:style>
  <w:style w:type="paragraph" w:styleId="Revision">
    <w:name w:val="Revision"/>
    <w:hidden/>
    <w:uiPriority w:val="99"/>
    <w:semiHidden/>
    <w:rsid w:val="00EA1AC0"/>
    <w:rPr>
      <w:sz w:val="20"/>
      <w:szCs w:val="20"/>
    </w:rPr>
  </w:style>
  <w:style w:type="paragraph" w:customStyle="1" w:styleId="Style8">
    <w:name w:val="Style 8"/>
    <w:basedOn w:val="Normal"/>
    <w:uiPriority w:val="99"/>
    <w:rsid w:val="003E7607"/>
    <w:pPr>
      <w:autoSpaceDE w:val="0"/>
      <w:autoSpaceDN w:val="0"/>
      <w:adjustRightInd/>
      <w:spacing w:before="216" w:line="240" w:lineRule="auto"/>
      <w:ind w:left="216" w:right="72"/>
      <w:textAlignment w:val="auto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162D71"/>
    <w:pPr>
      <w:widowControl/>
      <w:overflowPunct w:val="0"/>
      <w:autoSpaceDE w:val="0"/>
      <w:autoSpaceDN w:val="0"/>
      <w:spacing w:line="240" w:lineRule="auto"/>
      <w:ind w:left="-567" w:right="-567"/>
      <w:jc w:val="center"/>
      <w:textAlignment w:val="auto"/>
    </w:pPr>
    <w:rPr>
      <w:rFonts w:ascii="English111 Adagio BT" w:hAnsi="English111 Adagio BT"/>
      <w:b/>
      <w:bCs/>
      <w:sz w:val="56"/>
    </w:rPr>
  </w:style>
  <w:style w:type="character" w:customStyle="1" w:styleId="WW-TestonormaleCarattere">
    <w:name w:val="WW-Testo normale Carattere"/>
    <w:link w:val="WW-Testonormale"/>
    <w:uiPriority w:val="99"/>
    <w:locked/>
    <w:rsid w:val="0010354B"/>
    <w:rPr>
      <w:rFonts w:ascii="Courier New" w:hAnsi="Courier New"/>
    </w:rPr>
  </w:style>
  <w:style w:type="paragraph" w:styleId="BodyTextIndent">
    <w:name w:val="Body Text Indent"/>
    <w:basedOn w:val="Normal"/>
    <w:link w:val="BodyTextIndentChar"/>
    <w:uiPriority w:val="99"/>
    <w:rsid w:val="003153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153E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75F48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75F48"/>
    <w:rPr>
      <w:rFonts w:ascii="Courier New" w:hAnsi="Courier New" w:cs="Times New Roman"/>
    </w:rPr>
  </w:style>
  <w:style w:type="character" w:customStyle="1" w:styleId="ListParagraphChar">
    <w:name w:val="List Paragraph Char"/>
    <w:aliases w:val="Paragrafo elenco 2 Char,List-1 Char,List Paragraph 2 liv Char,Normale + Elenco puntato Char,Bullet edison Char,List Paragraph3 Char,List Paragraph4 Char,List Paragraph11 Char,List Bulletized Char,Elenco Puntato_Tabella Char"/>
    <w:link w:val="ListParagraph"/>
    <w:uiPriority w:val="99"/>
    <w:locked/>
    <w:rsid w:val="001F2EEE"/>
  </w:style>
  <w:style w:type="character" w:customStyle="1" w:styleId="ListNumberChar">
    <w:name w:val="List Number Char"/>
    <w:link w:val="ListNumber"/>
    <w:uiPriority w:val="99"/>
    <w:locked/>
    <w:rsid w:val="001F2EEE"/>
    <w:rPr>
      <w:rFonts w:ascii="Trebuchet MS" w:hAnsi="Trebuchet MS"/>
      <w:kern w:val="2"/>
      <w:sz w:val="20"/>
      <w:szCs w:val="24"/>
    </w:rPr>
  </w:style>
  <w:style w:type="paragraph" w:styleId="ListNumber">
    <w:name w:val="List Number"/>
    <w:basedOn w:val="Normal"/>
    <w:link w:val="ListNumberChar"/>
    <w:uiPriority w:val="99"/>
    <w:rsid w:val="001F2EEE"/>
    <w:pPr>
      <w:numPr>
        <w:numId w:val="17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ListBullet">
    <w:name w:val="List Bullet"/>
    <w:basedOn w:val="Normal"/>
    <w:uiPriority w:val="99"/>
    <w:rsid w:val="001F2EEE"/>
    <w:pPr>
      <w:numPr>
        <w:numId w:val="14"/>
      </w:numPr>
      <w:tabs>
        <w:tab w:val="num" w:pos="360"/>
      </w:tabs>
      <w:ind w:left="360"/>
      <w:contextualSpacing/>
    </w:pPr>
  </w:style>
  <w:style w:type="character" w:styleId="PageNumber">
    <w:name w:val="page number"/>
    <w:basedOn w:val="DefaultParagraphFont"/>
    <w:uiPriority w:val="99"/>
    <w:rsid w:val="000537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53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6</Pages>
  <Words>1963</Words>
  <Characters>11191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2024-02-21T18:54:00Z</dcterms:created>
  <dcterms:modified xsi:type="dcterms:W3CDTF">2024-06-04T10:53:00Z</dcterms:modified>
</cp:coreProperties>
</file>